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98" w:rsidRPr="00D16EC4" w:rsidRDefault="00AF7F98" w:rsidP="00100882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D16EC4">
        <w:rPr>
          <w:rFonts w:ascii="Arial" w:hAnsi="Arial" w:cs="Arial"/>
          <w:b/>
          <w:sz w:val="22"/>
          <w:szCs w:val="22"/>
          <w:lang w:val="en-US"/>
        </w:rPr>
        <w:t>3GPP TSG-RAN WG4 #6</w:t>
      </w:r>
      <w:r w:rsidR="00D16EC4" w:rsidRPr="00D16EC4">
        <w:rPr>
          <w:rFonts w:ascii="Arial" w:hAnsi="Arial" w:cs="Arial" w:hint="eastAsia"/>
          <w:b/>
          <w:sz w:val="22"/>
          <w:szCs w:val="22"/>
          <w:lang w:val="en-US" w:eastAsia="zh-CN"/>
        </w:rPr>
        <w:t>9</w:t>
      </w:r>
      <w:r w:rsidRPr="00D16EC4">
        <w:rPr>
          <w:rFonts w:ascii="Arial" w:hAnsi="Arial" w:cs="Arial"/>
          <w:b/>
          <w:sz w:val="22"/>
          <w:szCs w:val="22"/>
          <w:lang w:val="en-US"/>
        </w:rPr>
        <w:tab/>
        <w:t>R4-13</w:t>
      </w:r>
      <w:r w:rsidR="00D16EC4" w:rsidRPr="00D16EC4">
        <w:rPr>
          <w:rFonts w:ascii="Arial" w:hAnsi="Arial" w:cs="Arial" w:hint="eastAsia"/>
          <w:b/>
          <w:sz w:val="22"/>
          <w:szCs w:val="22"/>
          <w:lang w:val="en-US" w:eastAsia="zh-CN"/>
        </w:rPr>
        <w:t>6106</w:t>
      </w:r>
    </w:p>
    <w:p w:rsidR="00AF7F98" w:rsidRPr="00D16EC4" w:rsidRDefault="00D16EC4" w:rsidP="00100882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D16EC4">
        <w:rPr>
          <w:rFonts w:ascii="Arial" w:hAnsi="Arial" w:cs="Arial"/>
          <w:b/>
          <w:sz w:val="22"/>
          <w:szCs w:val="22"/>
          <w:lang w:val="en-US"/>
        </w:rPr>
        <w:t>San Francisco, US</w:t>
      </w:r>
      <w:r w:rsidR="006B0F7B">
        <w:rPr>
          <w:rFonts w:ascii="Arial" w:hAnsi="Arial" w:cs="Arial"/>
          <w:b/>
          <w:sz w:val="22"/>
          <w:szCs w:val="22"/>
          <w:lang w:val="en-US"/>
        </w:rPr>
        <w:t>A</w:t>
      </w:r>
      <w:r w:rsidRPr="00D16EC4">
        <w:rPr>
          <w:rFonts w:ascii="Arial" w:hAnsi="Arial" w:cs="Arial"/>
          <w:b/>
          <w:sz w:val="22"/>
          <w:szCs w:val="22"/>
          <w:lang w:val="en-US"/>
        </w:rPr>
        <w:t>, 11 - 15 Nov, 2013</w:t>
      </w:r>
    </w:p>
    <w:p w:rsidR="00AF7F98" w:rsidRPr="00D16EC4" w:rsidRDefault="00AF7F98" w:rsidP="00A21187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D16EC4">
        <w:rPr>
          <w:rFonts w:ascii="Arial" w:hAnsi="Arial" w:cs="Arial"/>
          <w:b/>
          <w:sz w:val="24"/>
          <w:szCs w:val="24"/>
          <w:lang w:val="en-US"/>
        </w:rPr>
        <w:t> </w:t>
      </w:r>
    </w:p>
    <w:p w:rsidR="00AF7F98" w:rsidRPr="00D16EC4" w:rsidRDefault="00AF7F98" w:rsidP="00480B03">
      <w:pPr>
        <w:pStyle w:val="Footer"/>
        <w:jc w:val="both"/>
        <w:rPr>
          <w:noProof w:val="0"/>
        </w:rPr>
      </w:pPr>
    </w:p>
    <w:p w:rsidR="00AF7F98" w:rsidRPr="00D16EC4" w:rsidRDefault="00AF7F98" w:rsidP="00D67F2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16EC4">
        <w:rPr>
          <w:rFonts w:ascii="Arial" w:hAnsi="Arial" w:cs="Arial"/>
          <w:b/>
          <w:sz w:val="22"/>
        </w:rPr>
        <w:t xml:space="preserve">Source: </w:t>
      </w:r>
      <w:r w:rsidRPr="00D16EC4">
        <w:rPr>
          <w:rFonts w:ascii="Arial" w:hAnsi="Arial" w:cs="Arial"/>
          <w:b/>
          <w:sz w:val="22"/>
        </w:rPr>
        <w:tab/>
      </w:r>
      <w:r w:rsidRPr="00D16EC4">
        <w:rPr>
          <w:rFonts w:ascii="Arial" w:hAnsi="Arial" w:cs="Arial"/>
          <w:sz w:val="22"/>
        </w:rPr>
        <w:t>Huawei</w:t>
      </w:r>
      <w:r w:rsidRPr="00D16EC4">
        <w:rPr>
          <w:rFonts w:ascii="Arial" w:hAnsi="Arial" w:cs="Arial"/>
          <w:sz w:val="22"/>
          <w:lang w:eastAsia="zh-CN"/>
        </w:rPr>
        <w:t>, HiSilicon</w:t>
      </w:r>
    </w:p>
    <w:p w:rsidR="00AF7F98" w:rsidRPr="00D16EC4" w:rsidRDefault="00AF7F98" w:rsidP="00D67F21">
      <w:pPr>
        <w:ind w:left="1985" w:hanging="1985"/>
        <w:rPr>
          <w:rFonts w:ascii="Arial" w:hAnsi="Arial" w:cs="Arial"/>
          <w:sz w:val="22"/>
          <w:lang w:eastAsia="zh-CN"/>
        </w:rPr>
      </w:pPr>
      <w:r w:rsidRPr="00D16EC4">
        <w:rPr>
          <w:rFonts w:ascii="Arial" w:hAnsi="Arial" w:cs="Arial"/>
          <w:b/>
          <w:sz w:val="22"/>
        </w:rPr>
        <w:t>Title:</w:t>
      </w:r>
      <w:r w:rsidRPr="00D16EC4">
        <w:rPr>
          <w:rFonts w:ascii="Arial" w:hAnsi="Arial" w:cs="Arial"/>
          <w:sz w:val="22"/>
        </w:rPr>
        <w:t xml:space="preserve"> </w:t>
      </w:r>
      <w:r w:rsidRPr="00D16EC4">
        <w:rPr>
          <w:rFonts w:ascii="Arial" w:hAnsi="Arial" w:cs="Arial"/>
          <w:sz w:val="22"/>
        </w:rPr>
        <w:tab/>
      </w:r>
      <w:r w:rsidR="00D16EC4" w:rsidRPr="00D16EC4">
        <w:rPr>
          <w:rFonts w:ascii="Arial" w:hAnsi="Arial" w:cs="Arial"/>
          <w:sz w:val="22"/>
          <w:lang w:eastAsia="zh-CN"/>
        </w:rPr>
        <w:t>Simulation results of DL COMP CSI tests</w:t>
      </w:r>
    </w:p>
    <w:p w:rsidR="00AF7F98" w:rsidRPr="00D16EC4" w:rsidRDefault="00AF7F98" w:rsidP="00D67F2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16EC4">
        <w:rPr>
          <w:rFonts w:ascii="Arial" w:hAnsi="Arial" w:cs="Arial"/>
          <w:b/>
          <w:sz w:val="22"/>
        </w:rPr>
        <w:t>Agen</w:t>
      </w:r>
      <w:r w:rsidRPr="00D16EC4">
        <w:rPr>
          <w:rFonts w:ascii="Arial" w:hAnsi="Arial" w:cs="Arial"/>
          <w:b/>
          <w:sz w:val="22"/>
          <w:lang w:eastAsia="zh-CN"/>
        </w:rPr>
        <w:t>d</w:t>
      </w:r>
      <w:r w:rsidRPr="00D16EC4">
        <w:rPr>
          <w:rFonts w:ascii="Arial" w:hAnsi="Arial" w:cs="Arial"/>
          <w:b/>
          <w:sz w:val="22"/>
        </w:rPr>
        <w:t>a Item: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16EC4">
          <w:rPr>
            <w:rFonts w:ascii="Arial" w:hAnsi="Arial" w:cs="Arial"/>
            <w:sz w:val="22"/>
          </w:rPr>
          <w:tab/>
        </w:r>
        <w:r w:rsidRPr="00D16EC4">
          <w:rPr>
            <w:rFonts w:ascii="Arial" w:hAnsi="Arial" w:cs="Arial"/>
            <w:sz w:val="22"/>
            <w:lang w:eastAsia="zh-CN"/>
          </w:rPr>
          <w:t>7.7.2</w:t>
        </w:r>
      </w:smartTag>
    </w:p>
    <w:p w:rsidR="00AF7F98" w:rsidRPr="00A62DA7" w:rsidRDefault="00AF7F98" w:rsidP="00D67F2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16EC4">
        <w:rPr>
          <w:rFonts w:ascii="Arial" w:hAnsi="Arial" w:cs="Arial"/>
          <w:b/>
          <w:sz w:val="22"/>
        </w:rPr>
        <w:t>Document for:</w:t>
      </w:r>
      <w:r w:rsidRPr="00D16EC4">
        <w:rPr>
          <w:rFonts w:ascii="Arial" w:hAnsi="Arial" w:cs="Arial"/>
          <w:sz w:val="22"/>
        </w:rPr>
        <w:tab/>
      </w:r>
      <w:r w:rsidRPr="00D16EC4">
        <w:rPr>
          <w:rFonts w:ascii="Arial" w:hAnsi="Arial" w:cs="Arial"/>
          <w:sz w:val="22"/>
          <w:lang w:eastAsia="zh-CN"/>
        </w:rPr>
        <w:t>Discussion</w:t>
      </w:r>
    </w:p>
    <w:p w:rsidR="00AF7F98" w:rsidRPr="00E30B04" w:rsidRDefault="00AF7F98" w:rsidP="00B12AC8">
      <w:pPr>
        <w:pStyle w:val="Heading1"/>
        <w:numPr>
          <w:ilvl w:val="0"/>
          <w:numId w:val="18"/>
        </w:numPr>
        <w:spacing w:before="120" w:after="60"/>
        <w:ind w:left="450" w:hanging="450"/>
        <w:jc w:val="both"/>
        <w:rPr>
          <w:lang w:val="en-US" w:eastAsia="zh-CN"/>
        </w:rPr>
      </w:pPr>
      <w:r w:rsidRPr="00E30B04">
        <w:rPr>
          <w:lang w:val="en-US"/>
        </w:rPr>
        <w:t>Introduction</w:t>
      </w:r>
    </w:p>
    <w:p w:rsidR="00CA3A83" w:rsidRPr="00CA3A83" w:rsidRDefault="00AF7F98" w:rsidP="00CA3A83">
      <w:pPr>
        <w:rPr>
          <w:lang w:eastAsia="zh-CN"/>
        </w:rPr>
      </w:pPr>
      <w:r>
        <w:rPr>
          <w:lang w:val="en-US"/>
        </w:rPr>
        <w:t xml:space="preserve">In this contribution, </w:t>
      </w:r>
      <w:r w:rsidRPr="00E30B04">
        <w:rPr>
          <w:lang w:val="en-US"/>
        </w:rPr>
        <w:t xml:space="preserve">we provide </w:t>
      </w:r>
      <w:r>
        <w:rPr>
          <w:lang w:val="en-US"/>
        </w:rPr>
        <w:t xml:space="preserve">the simulation </w:t>
      </w:r>
      <w:r>
        <w:rPr>
          <w:lang w:val="en-US" w:eastAsia="zh-CN"/>
        </w:rPr>
        <w:t xml:space="preserve">and impairment </w:t>
      </w:r>
      <w:r>
        <w:rPr>
          <w:lang w:val="en-US"/>
        </w:rPr>
        <w:t xml:space="preserve">results of static and fading CQI tests for DL </w:t>
      </w:r>
      <w:proofErr w:type="spellStart"/>
      <w:r>
        <w:rPr>
          <w:lang w:val="en-US"/>
        </w:rPr>
        <w:t>CoMP</w:t>
      </w:r>
      <w:proofErr w:type="spellEnd"/>
      <w:r w:rsidR="00CA3A83" w:rsidRPr="00CA3A83">
        <w:rPr>
          <w:rFonts w:hint="eastAsia"/>
          <w:lang w:eastAsia="zh-CN"/>
        </w:rPr>
        <w:t xml:space="preserve"> </w:t>
      </w:r>
      <w:r w:rsidR="00CA3A83">
        <w:rPr>
          <w:rFonts w:hint="eastAsia"/>
          <w:lang w:eastAsia="zh-CN"/>
        </w:rPr>
        <w:t>based on the agreed simulation assumptions [1].</w:t>
      </w:r>
    </w:p>
    <w:p w:rsidR="00AF7F98" w:rsidRPr="00E30B04" w:rsidRDefault="00AF7F98" w:rsidP="00B12AC8">
      <w:pPr>
        <w:pStyle w:val="Heading1"/>
        <w:numPr>
          <w:ilvl w:val="0"/>
          <w:numId w:val="18"/>
        </w:numPr>
        <w:ind w:left="450" w:hanging="450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AF7F98" w:rsidRPr="00713951" w:rsidRDefault="00AF7F98" w:rsidP="003B3A77">
      <w:pPr>
        <w:pStyle w:val="Heading2"/>
        <w:tabs>
          <w:tab w:val="left" w:pos="6245"/>
        </w:tabs>
        <w:rPr>
          <w:sz w:val="28"/>
          <w:szCs w:val="28"/>
          <w:lang w:val="en-US" w:eastAsia="zh-CN"/>
        </w:rPr>
      </w:pPr>
      <w:r w:rsidRPr="00713951">
        <w:rPr>
          <w:sz w:val="28"/>
          <w:szCs w:val="28"/>
          <w:lang w:val="en-US" w:eastAsia="zh-CN"/>
        </w:rPr>
        <w:t>2.1 Static CQI definition test</w:t>
      </w:r>
    </w:p>
    <w:p w:rsidR="00AF7F98" w:rsidRPr="003174CC" w:rsidRDefault="00AF7F98" w:rsidP="00FA02F5">
      <w:pPr>
        <w:rPr>
          <w:lang w:val="en-US"/>
        </w:rPr>
      </w:pPr>
      <w:r w:rsidRPr="003174CC">
        <w:rPr>
          <w:lang w:val="en-US"/>
        </w:rPr>
        <w:t xml:space="preserve">In the following, the simulation results </w:t>
      </w:r>
      <w:r w:rsidR="00684DB4" w:rsidRPr="003174CC">
        <w:rPr>
          <w:rFonts w:hint="eastAsia"/>
          <w:lang w:val="en-US"/>
        </w:rPr>
        <w:t>for static CQI definition test</w:t>
      </w:r>
      <w:r w:rsidRPr="003174CC">
        <w:rPr>
          <w:lang w:val="en-US"/>
        </w:rPr>
        <w:t xml:space="preserve"> are provided in Table 1.</w:t>
      </w:r>
    </w:p>
    <w:p w:rsidR="00AF7F98" w:rsidRDefault="00AF7F98" w:rsidP="00EF5E7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 of static CQI test</w:t>
      </w:r>
    </w:p>
    <w:tbl>
      <w:tblPr>
        <w:tblW w:w="6580" w:type="dxa"/>
        <w:jc w:val="center"/>
        <w:tblInd w:w="98" w:type="dxa"/>
        <w:tblLook w:val="04A0"/>
      </w:tblPr>
      <w:tblGrid>
        <w:gridCol w:w="1180"/>
        <w:gridCol w:w="1080"/>
        <w:gridCol w:w="1080"/>
        <w:gridCol w:w="1080"/>
        <w:gridCol w:w="1080"/>
        <w:gridCol w:w="1080"/>
      </w:tblGrid>
      <w:tr w:rsidR="00C060A1" w:rsidRPr="00C060A1" w:rsidTr="00C060A1">
        <w:trPr>
          <w:trHeight w:val="270"/>
          <w:jc w:val="center"/>
        </w:trPr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TP2 SNR (dB)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Test 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Test 2</w:t>
            </w:r>
          </w:p>
        </w:tc>
      </w:tr>
      <w:tr w:rsidR="00C060A1" w:rsidRPr="00C060A1" w:rsidTr="00C060A1">
        <w:trPr>
          <w:trHeight w:val="270"/>
          <w:jc w:val="center"/>
        </w:trPr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</w:tr>
      <w:tr w:rsidR="00C060A1" w:rsidRPr="00C060A1" w:rsidTr="00C060A1">
        <w:trPr>
          <w:trHeight w:val="1110"/>
          <w:jc w:val="center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The time ratio of reported CQI1 within the set {median CQI1-1, median CQI1+1}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100%</w:t>
            </w:r>
          </w:p>
        </w:tc>
      </w:tr>
      <w:tr w:rsidR="00C060A1" w:rsidRPr="00C060A1" w:rsidTr="00C060A1">
        <w:trPr>
          <w:trHeight w:val="270"/>
          <w:jc w:val="center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Median CQI-1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BLER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</w:tr>
      <w:tr w:rsidR="00C060A1" w:rsidRPr="00C060A1" w:rsidTr="00C060A1">
        <w:trPr>
          <w:trHeight w:val="270"/>
          <w:jc w:val="center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BLER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</w:tr>
      <w:tr w:rsidR="00C060A1" w:rsidRPr="00C060A1" w:rsidTr="00C060A1">
        <w:trPr>
          <w:trHeight w:val="270"/>
          <w:jc w:val="center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Median CQI+1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BLER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0.4213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0.4678</w:t>
            </w:r>
          </w:p>
        </w:tc>
      </w:tr>
      <w:tr w:rsidR="00C060A1" w:rsidRPr="00C060A1" w:rsidTr="00C060A1">
        <w:trPr>
          <w:trHeight w:val="270"/>
          <w:jc w:val="center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BLER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0.4204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0A1" w:rsidRPr="00C060A1" w:rsidRDefault="00C060A1" w:rsidP="00C060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C060A1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0.476</w:t>
            </w:r>
          </w:p>
        </w:tc>
      </w:tr>
    </w:tbl>
    <w:p w:rsidR="00AF7F98" w:rsidRDefault="00AF7F98" w:rsidP="00EB5012">
      <w:pPr>
        <w:jc w:val="center"/>
        <w:rPr>
          <w:rFonts w:ascii="Century" w:hAnsi="Century"/>
          <w:lang w:eastAsia="zh-CN"/>
        </w:rPr>
      </w:pPr>
    </w:p>
    <w:p w:rsidR="002B5140" w:rsidRPr="002B5140" w:rsidRDefault="002B5140" w:rsidP="002B5140">
      <w:pPr>
        <w:rPr>
          <w:lang w:eastAsia="zh-CN"/>
        </w:rPr>
      </w:pPr>
      <w:r w:rsidRPr="002B5140">
        <w:rPr>
          <w:rFonts w:hint="eastAsia"/>
          <w:lang w:eastAsia="zh-CN"/>
        </w:rPr>
        <w:t xml:space="preserve">Based on the </w:t>
      </w:r>
      <w:r>
        <w:rPr>
          <w:rFonts w:hint="eastAsia"/>
          <w:lang w:eastAsia="zh-CN"/>
        </w:rPr>
        <w:t>simulation results, we have the following proposal.</w:t>
      </w:r>
    </w:p>
    <w:p w:rsidR="00BA2253" w:rsidRPr="00E30B04" w:rsidRDefault="00BA2253" w:rsidP="00BA2253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 w:eastAsia="zh-CN"/>
        </w:rPr>
        <w:t>1</w:t>
      </w:r>
      <w:r w:rsidRPr="00E30B04">
        <w:rPr>
          <w:b/>
          <w:u w:val="single"/>
          <w:lang w:val="en-US"/>
        </w:rPr>
        <w:t xml:space="preserve">: </w:t>
      </w:r>
    </w:p>
    <w:p w:rsidR="00BA2253" w:rsidRPr="00BA2253" w:rsidRDefault="00BA2253" w:rsidP="00BA2253">
      <w:p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R</w:t>
      </w:r>
      <w:r>
        <w:rPr>
          <w:i/>
          <w:lang w:val="en-US"/>
        </w:rPr>
        <w:t>eus</w:t>
      </w:r>
      <w:r>
        <w:rPr>
          <w:rFonts w:hint="eastAsia"/>
          <w:i/>
          <w:lang w:val="en-US" w:eastAsia="zh-CN"/>
        </w:rPr>
        <w:t xml:space="preserve">e </w:t>
      </w:r>
      <w:r>
        <w:rPr>
          <w:i/>
          <w:lang w:val="en-US"/>
        </w:rPr>
        <w:t xml:space="preserve">Rel-10 </w:t>
      </w:r>
      <w:r>
        <w:rPr>
          <w:rFonts w:hint="eastAsia"/>
          <w:i/>
          <w:lang w:val="en-US" w:eastAsia="zh-CN"/>
        </w:rPr>
        <w:t>performance</w:t>
      </w:r>
      <w:r>
        <w:rPr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requirement</w:t>
      </w:r>
      <w:r>
        <w:rPr>
          <w:i/>
          <w:lang w:val="en-US"/>
        </w:rPr>
        <w:t xml:space="preserve">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static CQI test</w:t>
      </w:r>
    </w:p>
    <w:p w:rsidR="00AF7F98" w:rsidRPr="002962D9" w:rsidRDefault="00AF7F98" w:rsidP="00D46013">
      <w:pPr>
        <w:pStyle w:val="Heading2"/>
        <w:tabs>
          <w:tab w:val="left" w:pos="6245"/>
        </w:tabs>
        <w:rPr>
          <w:sz w:val="28"/>
          <w:szCs w:val="28"/>
          <w:lang w:val="en-US" w:eastAsia="zh-CN"/>
        </w:rPr>
      </w:pPr>
      <w:r w:rsidRPr="002962D9">
        <w:rPr>
          <w:sz w:val="28"/>
          <w:szCs w:val="28"/>
          <w:lang w:val="en-US" w:eastAsia="zh-CN"/>
        </w:rPr>
        <w:t>2.</w:t>
      </w:r>
      <w:r w:rsidR="00106818">
        <w:rPr>
          <w:rFonts w:hint="eastAsia"/>
          <w:sz w:val="28"/>
          <w:szCs w:val="28"/>
          <w:lang w:val="en-US" w:eastAsia="zh-CN"/>
        </w:rPr>
        <w:t>2</w:t>
      </w:r>
      <w:r w:rsidRPr="002962D9">
        <w:rPr>
          <w:sz w:val="28"/>
          <w:szCs w:val="28"/>
          <w:lang w:val="en-US" w:eastAsia="zh-CN"/>
        </w:rPr>
        <w:t xml:space="preserve"> CQI fading test</w:t>
      </w:r>
    </w:p>
    <w:p w:rsidR="00DC19DE" w:rsidRDefault="00AF7F98" w:rsidP="00DC19DE">
      <w:pPr>
        <w:keepNext/>
        <w:rPr>
          <w:lang w:val="en-US" w:eastAsia="zh-CN"/>
        </w:rPr>
      </w:pPr>
      <w:r>
        <w:rPr>
          <w:lang w:eastAsia="zh-CN"/>
        </w:rPr>
        <w:t>Based on the detailed simulation assumptions in the framework document [</w:t>
      </w:r>
      <w:r w:rsidR="00005F08">
        <w:rPr>
          <w:rFonts w:hint="eastAsia"/>
          <w:lang w:eastAsia="zh-CN"/>
        </w:rPr>
        <w:t>1</w:t>
      </w:r>
      <w:r>
        <w:rPr>
          <w:lang w:eastAsia="zh-CN"/>
        </w:rPr>
        <w:t xml:space="preserve">], simulation results are obtained and provided in Table 2 </w:t>
      </w:r>
      <w:r w:rsidR="003A16FB">
        <w:rPr>
          <w:rFonts w:hint="eastAsia"/>
          <w:lang w:eastAsia="zh-CN"/>
        </w:rPr>
        <w:t>and</w:t>
      </w:r>
      <w:r>
        <w:rPr>
          <w:lang w:eastAsia="zh-CN"/>
        </w:rPr>
        <w:t xml:space="preserve"> Table </w:t>
      </w:r>
      <w:r w:rsidR="003A16FB">
        <w:rPr>
          <w:rFonts w:hint="eastAsia"/>
          <w:lang w:eastAsia="zh-CN"/>
        </w:rPr>
        <w:t>3</w:t>
      </w:r>
      <w:r>
        <w:rPr>
          <w:lang w:eastAsia="zh-CN"/>
        </w:rPr>
        <w:t>.</w:t>
      </w:r>
      <w:r w:rsidR="00DC19DE">
        <w:rPr>
          <w:rFonts w:hint="eastAsia"/>
          <w:lang w:eastAsia="zh-CN"/>
        </w:rPr>
        <w:t xml:space="preserve"> About the </w:t>
      </w:r>
      <w:r w:rsidR="000E1DAD">
        <w:rPr>
          <w:rFonts w:hint="eastAsia"/>
          <w:lang w:eastAsia="zh-CN"/>
        </w:rPr>
        <w:t>simulation result</w:t>
      </w:r>
      <w:r w:rsidR="00DC19DE">
        <w:rPr>
          <w:rFonts w:hint="eastAsia"/>
          <w:lang w:eastAsia="zh-CN"/>
        </w:rPr>
        <w:t xml:space="preserve">s </w:t>
      </w:r>
      <w:r w:rsidR="00DC19DE">
        <w:rPr>
          <w:rFonts w:hint="eastAsia"/>
          <w:lang w:val="en-US" w:eastAsia="zh-CN"/>
        </w:rPr>
        <w:t>f</w:t>
      </w:r>
      <w:r w:rsidR="00DC19DE">
        <w:rPr>
          <w:lang w:val="en-US" w:eastAsia="zh-CN"/>
        </w:rPr>
        <w:t>or the CSI processes:</w:t>
      </w:r>
    </w:p>
    <w:p w:rsidR="00DC19DE" w:rsidRPr="00DC19DE" w:rsidRDefault="00DC19DE" w:rsidP="00DC19DE">
      <w:pPr>
        <w:numPr>
          <w:ilvl w:val="0"/>
          <w:numId w:val="40"/>
        </w:numPr>
        <w:rPr>
          <w:b/>
          <w:lang w:val="en-US" w:eastAsia="zh-CN"/>
        </w:rPr>
      </w:pPr>
      <w:r>
        <w:rPr>
          <w:b/>
          <w:lang w:val="en-US" w:eastAsia="zh-CN"/>
        </w:rPr>
        <w:t xml:space="preserve">Ratio 1: </w:t>
      </w:r>
      <w:r w:rsidRPr="00DC19DE">
        <w:t>a sub-band differential CQI offset level of 0</w:t>
      </w:r>
      <w:r w:rsidRPr="00DC19DE">
        <w:rPr>
          <w:rFonts w:hint="eastAsia"/>
        </w:rPr>
        <w:t xml:space="preserve"> </w:t>
      </w:r>
      <w:r w:rsidRPr="00DC19DE">
        <w:t>shall be reported at least</w:t>
      </w:r>
      <w:r w:rsidRPr="00DC19DE">
        <w:rPr>
          <w:rFonts w:ascii="Symbol" w:hAnsi="Symbol"/>
          <w:i/>
          <w:iCs/>
        </w:rPr>
        <w:t></w:t>
      </w:r>
      <w:r w:rsidRPr="00DC19DE">
        <w:rPr>
          <w:rFonts w:ascii="Symbol" w:hAnsi="Symbol"/>
          <w:i/>
          <w:iCs/>
        </w:rPr>
        <w:t></w:t>
      </w:r>
      <w:r w:rsidRPr="00DC19DE">
        <w:t xml:space="preserve"> </w:t>
      </w:r>
      <w:r w:rsidRPr="00DC19DE">
        <w:rPr>
          <w:rFonts w:hint="eastAsia"/>
        </w:rPr>
        <w:t>% of the time</w:t>
      </w:r>
      <w:r w:rsidRPr="00DC19DE">
        <w:t xml:space="preserve"> but less</w:t>
      </w:r>
      <w:r w:rsidRPr="00DC19DE">
        <w:rPr>
          <w:rFonts w:hint="eastAsia"/>
        </w:rPr>
        <w:t xml:space="preserve"> </w:t>
      </w:r>
      <w:r w:rsidRPr="00DC19DE">
        <w:t xml:space="preserve">than </w:t>
      </w:r>
      <w:r w:rsidRPr="00DC19DE">
        <w:rPr>
          <w:rFonts w:ascii="Symbol" w:hAnsi="Symbol"/>
          <w:i/>
          <w:iCs/>
        </w:rPr>
        <w:t></w:t>
      </w:r>
      <w:r w:rsidRPr="00DC19DE">
        <w:rPr>
          <w:rFonts w:ascii="Symbol" w:hAnsi="Symbol"/>
          <w:i/>
          <w:iCs/>
          <w:lang w:eastAsia="zh-CN"/>
        </w:rPr>
        <w:t></w:t>
      </w:r>
      <w:r w:rsidRPr="00DC19DE">
        <w:rPr>
          <w:rFonts w:hint="eastAsia"/>
        </w:rPr>
        <w:t>%</w:t>
      </w:r>
      <w:r w:rsidRPr="00DC19DE">
        <w:t xml:space="preserve"> for each sub-band</w:t>
      </w:r>
      <w:r w:rsidRPr="00DC19DE">
        <w:rPr>
          <w:rFonts w:hint="eastAsia"/>
          <w:lang w:eastAsia="zh-CN"/>
        </w:rPr>
        <w:t xml:space="preserve"> for CSI process </w:t>
      </w:r>
      <w:r w:rsidRPr="00DC19DE">
        <w:rPr>
          <w:lang w:eastAsia="zh-CN"/>
        </w:rPr>
        <w:t>1, 2, or 3</w:t>
      </w:r>
    </w:p>
    <w:p w:rsidR="00DC19DE" w:rsidRPr="00200DC8" w:rsidRDefault="00DC19DE" w:rsidP="00DC19DE">
      <w:pPr>
        <w:numPr>
          <w:ilvl w:val="0"/>
          <w:numId w:val="40"/>
        </w:numPr>
        <w:rPr>
          <w:b/>
          <w:lang w:val="en-US" w:eastAsia="zh-CN"/>
        </w:rPr>
      </w:pPr>
      <w:r>
        <w:rPr>
          <w:b/>
          <w:lang w:val="en-US" w:eastAsia="zh-CN"/>
        </w:rPr>
        <w:t>Ratio</w:t>
      </w:r>
      <w:r w:rsidRPr="00200DC8">
        <w:rPr>
          <w:b/>
          <w:lang w:val="en-US" w:eastAsia="zh-CN"/>
        </w:rPr>
        <w:t xml:space="preserve"> 2:</w:t>
      </w:r>
      <w:r w:rsidRPr="00200DC8">
        <w:rPr>
          <w:rFonts w:hint="eastAsia"/>
          <w:b/>
          <w:lang w:val="en-US" w:eastAsia="zh-CN"/>
        </w:rPr>
        <w:t xml:space="preserve"> </w:t>
      </w:r>
      <w:r w:rsidRPr="00200DC8">
        <w:t>a CQI index not in the set {</w:t>
      </w:r>
      <w:r w:rsidRPr="00200DC8">
        <w:rPr>
          <w:rFonts w:hint="eastAsia"/>
        </w:rPr>
        <w:t xml:space="preserve">median </w:t>
      </w:r>
      <w:r w:rsidRPr="00200DC8">
        <w:t>CQI</w:t>
      </w:r>
      <w:r w:rsidRPr="00200DC8">
        <w:rPr>
          <w:rFonts w:hint="eastAsia"/>
        </w:rPr>
        <w:t xml:space="preserve"> </w:t>
      </w:r>
      <w:r w:rsidRPr="00200DC8">
        <w:t>-1,</w:t>
      </w:r>
      <w:r w:rsidRPr="00200DC8">
        <w:rPr>
          <w:rFonts w:hint="eastAsia"/>
        </w:rPr>
        <w:t xml:space="preserve"> median </w:t>
      </w:r>
      <w:r w:rsidRPr="00200DC8">
        <w:t>CQI</w:t>
      </w:r>
      <w:r w:rsidRPr="00200DC8">
        <w:rPr>
          <w:rFonts w:hint="eastAsia"/>
        </w:rPr>
        <w:t xml:space="preserve"> </w:t>
      </w:r>
      <w:r w:rsidRPr="00200DC8">
        <w:t>+1} shall be reported at least</w:t>
      </w:r>
      <w:r w:rsidRPr="00200DC8">
        <w:rPr>
          <w:rFonts w:hint="eastAsia"/>
        </w:rPr>
        <w:t xml:space="preserve"> </w:t>
      </w:r>
      <w:r w:rsidRPr="00200DC8">
        <w:rPr>
          <w:rFonts w:ascii="Symbol" w:hAnsi="Symbol"/>
          <w:i/>
          <w:iCs/>
          <w:lang w:eastAsia="zh-CN"/>
        </w:rPr>
        <w:t></w:t>
      </w:r>
      <w:r w:rsidRPr="00200DC8">
        <w:rPr>
          <w:rFonts w:ascii="Symbol" w:hAnsi="Symbol"/>
          <w:i/>
          <w:iCs/>
        </w:rPr>
        <w:t></w:t>
      </w:r>
      <w:r w:rsidRPr="00200DC8">
        <w:rPr>
          <w:rFonts w:hint="eastAsia"/>
        </w:rPr>
        <w:t>% of the time</w:t>
      </w:r>
      <w:r w:rsidRPr="00200DC8">
        <w:rPr>
          <w:rFonts w:hint="eastAsia"/>
          <w:lang w:eastAsia="zh-CN"/>
        </w:rPr>
        <w:t xml:space="preserve"> for </w:t>
      </w:r>
      <w:r w:rsidRPr="00200DC8">
        <w:rPr>
          <w:snapToGrid w:val="0"/>
          <w:kern w:val="2"/>
          <w:lang w:eastAsia="zh-CN"/>
        </w:rPr>
        <w:t xml:space="preserve">CSI process </w:t>
      </w:r>
      <w:r w:rsidRPr="00200DC8">
        <w:rPr>
          <w:lang w:eastAsia="zh-CN"/>
        </w:rPr>
        <w:t>0</w:t>
      </w:r>
    </w:p>
    <w:p w:rsidR="00DC19DE" w:rsidRPr="00200DC8" w:rsidRDefault="00200DC8" w:rsidP="00DC19DE">
      <w:pPr>
        <w:numPr>
          <w:ilvl w:val="0"/>
          <w:numId w:val="40"/>
        </w:numPr>
        <w:rPr>
          <w:b/>
          <w:lang w:val="en-US" w:eastAsia="zh-CN"/>
        </w:rPr>
      </w:pPr>
      <w:r w:rsidRPr="00736718">
        <w:rPr>
          <w:b/>
          <w:lang w:val="en-US" w:eastAsia="zh-CN"/>
        </w:rPr>
        <w:t xml:space="preserve">CQI </w:t>
      </w:r>
      <w:r w:rsidRPr="00200DC8">
        <w:rPr>
          <w:rFonts w:hint="eastAsia"/>
          <w:b/>
          <w:lang w:val="en-US" w:eastAsia="zh-CN"/>
        </w:rPr>
        <w:t>d</w:t>
      </w:r>
      <w:r w:rsidRPr="00736718">
        <w:rPr>
          <w:b/>
          <w:lang w:val="en-US" w:eastAsia="zh-CN"/>
        </w:rPr>
        <w:t>ifference:</w:t>
      </w:r>
      <w:r w:rsidRPr="00200DC8">
        <w:rPr>
          <w:rFonts w:hint="eastAsia"/>
          <w:b/>
          <w:lang w:val="en-US" w:eastAsia="zh-CN"/>
        </w:rPr>
        <w:t xml:space="preserve"> </w:t>
      </w:r>
      <w:r w:rsidR="00DC19DE" w:rsidRPr="00200DC8">
        <w:rPr>
          <w:rFonts w:hint="eastAsia"/>
          <w:lang w:eastAsia="zh-CN"/>
        </w:rPr>
        <w:t xml:space="preserve">the difference of the </w:t>
      </w:r>
      <w:r w:rsidR="00DC19DE" w:rsidRPr="00200DC8">
        <w:rPr>
          <w:lang w:eastAsia="zh-CN"/>
        </w:rPr>
        <w:t>median CQI</w:t>
      </w:r>
      <w:r w:rsidR="00DC19DE" w:rsidRPr="00200DC8">
        <w:rPr>
          <w:rFonts w:hint="eastAsia"/>
          <w:lang w:eastAsia="zh-CN"/>
        </w:rPr>
        <w:t xml:space="preserve">s of the reported wideband CQI </w:t>
      </w:r>
      <w:r w:rsidRPr="00200DC8">
        <w:rPr>
          <w:rFonts w:hint="eastAsia"/>
          <w:lang w:eastAsia="zh-CN"/>
        </w:rPr>
        <w:t xml:space="preserve">between </w:t>
      </w:r>
      <w:r w:rsidRPr="00200DC8">
        <w:rPr>
          <w:lang w:eastAsia="zh-CN"/>
        </w:rPr>
        <w:t>CSI process 0</w:t>
      </w:r>
      <w:r w:rsidRPr="00200DC8">
        <w:rPr>
          <w:rFonts w:hint="eastAsia"/>
          <w:lang w:eastAsia="zh-CN"/>
        </w:rPr>
        <w:t xml:space="preserve"> and</w:t>
      </w:r>
      <w:r w:rsidR="00DC19DE" w:rsidRPr="00200DC8">
        <w:rPr>
          <w:lang w:eastAsia="zh-CN"/>
        </w:rPr>
        <w:t xml:space="preserve"> </w:t>
      </w:r>
      <w:proofErr w:type="spellStart"/>
      <w:r w:rsidR="00DC19DE" w:rsidRPr="00200DC8">
        <w:rPr>
          <w:lang w:eastAsia="zh-CN"/>
        </w:rPr>
        <w:t>configurated</w:t>
      </w:r>
      <w:proofErr w:type="spellEnd"/>
      <w:r w:rsidR="00DC19DE" w:rsidRPr="00200DC8">
        <w:rPr>
          <w:rFonts w:hint="eastAsia"/>
          <w:lang w:eastAsia="zh-CN"/>
        </w:rPr>
        <w:t xml:space="preserve"> CSI processes</w:t>
      </w:r>
    </w:p>
    <w:p w:rsidR="00AF7F98" w:rsidRDefault="00AF7F98" w:rsidP="00C50FF4">
      <w:pPr>
        <w:pStyle w:val="Caption"/>
        <w:keepNext/>
        <w:jc w:val="center"/>
        <w:rPr>
          <w:lang w:eastAsia="zh-CN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="004B2B53">
        <w:rPr>
          <w:rFonts w:hint="eastAsia"/>
          <w:lang w:eastAsia="zh-CN"/>
        </w:rPr>
        <w:t>Throughput results of the agreed test cases</w:t>
      </w:r>
    </w:p>
    <w:tbl>
      <w:tblPr>
        <w:tblW w:w="6580" w:type="dxa"/>
        <w:jc w:val="center"/>
        <w:tblInd w:w="98" w:type="dxa"/>
        <w:tblLook w:val="04A0"/>
      </w:tblPr>
      <w:tblGrid>
        <w:gridCol w:w="2260"/>
        <w:gridCol w:w="1345"/>
        <w:gridCol w:w="815"/>
        <w:gridCol w:w="1080"/>
        <w:gridCol w:w="1080"/>
      </w:tblGrid>
      <w:tr w:rsidR="006E52BF" w:rsidRPr="006E52BF" w:rsidTr="006E52BF">
        <w:trPr>
          <w:trHeight w:val="270"/>
          <w:jc w:val="center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Test cases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Best CQI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2BF" w:rsidRPr="006E52BF" w:rsidRDefault="006E52BF" w:rsidP="00012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wideband CQI median </w:t>
            </w:r>
            <w:r w:rsidR="00AE271B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(Mbps)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36718">
              <w:rPr>
                <w:rFonts w:ascii="Symbol" w:hAnsi="Symbol" w:cs="SimSun"/>
                <w:i/>
                <w:iCs/>
                <w:sz w:val="18"/>
                <w:szCs w:val="18"/>
                <w:lang w:eastAsia="zh-CN"/>
              </w:rPr>
              <w:t></w:t>
            </w:r>
          </w:p>
        </w:tc>
      </w:tr>
      <w:tr w:rsidR="006E52BF" w:rsidRPr="006E52BF" w:rsidTr="006E52BF">
        <w:trPr>
          <w:trHeight w:val="270"/>
          <w:jc w:val="center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Throughput</w:t>
            </w:r>
            <w:r w:rsidR="00AE271B"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(Mbps)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BLER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</w:tr>
      <w:tr w:rsidR="006E52BF" w:rsidRPr="006E52BF" w:rsidTr="006E52BF">
        <w:trPr>
          <w:trHeight w:val="27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TP1=10dB,TP2=7dB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0.8779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1.7006</w:t>
            </w:r>
          </w:p>
        </w:tc>
      </w:tr>
      <w:tr w:rsidR="006E52BF" w:rsidRPr="006E52BF" w:rsidTr="006E52BF">
        <w:trPr>
          <w:trHeight w:val="27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TP1=11dB,TP2=8dB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0.8963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0.5263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1.7029</w:t>
            </w:r>
          </w:p>
        </w:tc>
      </w:tr>
      <w:tr w:rsidR="006E52BF" w:rsidRPr="006E52BF" w:rsidTr="006E52BF">
        <w:trPr>
          <w:trHeight w:val="27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TP1=14dB,TP2=9dB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1.1369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0.0449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0.6193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1.8356</w:t>
            </w:r>
          </w:p>
        </w:tc>
      </w:tr>
      <w:tr w:rsidR="006E52BF" w:rsidRPr="006E52BF" w:rsidTr="006E52BF">
        <w:trPr>
          <w:trHeight w:val="270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TP1=15dB,TP2=10dB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1.1487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0.0442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0.6227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BF" w:rsidRPr="006E52BF" w:rsidRDefault="006E52BF" w:rsidP="006E52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E52B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1.8447</w:t>
            </w:r>
          </w:p>
        </w:tc>
      </w:tr>
    </w:tbl>
    <w:p w:rsidR="00C92232" w:rsidRDefault="00C92232" w:rsidP="00EA5E5E">
      <w:pPr>
        <w:pStyle w:val="Caption"/>
        <w:keepNext/>
        <w:jc w:val="center"/>
        <w:rPr>
          <w:lang w:eastAsia="zh-CN"/>
        </w:rPr>
      </w:pPr>
    </w:p>
    <w:p w:rsidR="00AF7F98" w:rsidRPr="00EA5E5E" w:rsidRDefault="00AF7F98" w:rsidP="00EA5E5E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</w:t>
      </w:r>
      <w:r w:rsidR="005112C1">
        <w:rPr>
          <w:rFonts w:hint="eastAsia"/>
          <w:lang w:eastAsia="zh-CN"/>
        </w:rPr>
        <w:t>R</w:t>
      </w:r>
      <w:r w:rsidR="005112C1">
        <w:t>eporting distribution</w:t>
      </w:r>
      <w:r w:rsidRPr="00F671AB">
        <w:t xml:space="preserve"> </w:t>
      </w:r>
      <w:r w:rsidR="005112C1">
        <w:rPr>
          <w:rFonts w:hint="eastAsia"/>
          <w:lang w:eastAsia="zh-CN"/>
        </w:rPr>
        <w:t>of the agreed test cases</w:t>
      </w:r>
    </w:p>
    <w:tbl>
      <w:tblPr>
        <w:tblW w:w="7376" w:type="dxa"/>
        <w:jc w:val="center"/>
        <w:tblInd w:w="103" w:type="dxa"/>
        <w:tblLayout w:type="fixed"/>
        <w:tblLook w:val="04A0"/>
      </w:tblPr>
      <w:tblGrid>
        <w:gridCol w:w="1281"/>
        <w:gridCol w:w="1558"/>
        <w:gridCol w:w="1134"/>
        <w:gridCol w:w="1134"/>
        <w:gridCol w:w="1134"/>
        <w:gridCol w:w="1135"/>
      </w:tblGrid>
      <w:tr w:rsidR="00736718" w:rsidRPr="00736718" w:rsidTr="00736718">
        <w:trPr>
          <w:trHeight w:val="469"/>
          <w:jc w:val="center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CSI process index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CSI process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CSI process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CSI process 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CSI process 3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TP1=10dB,</w:t>
            </w:r>
            <w:r w:rsidR="003A16FB" w:rsidRPr="00BA2B4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TP2=7dB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1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0.2778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0.2213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2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0.3235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ymbol" w:hAnsi="Symbol" w:cs="SimSun"/>
                <w:i/>
                <w:iCs/>
                <w:sz w:val="18"/>
                <w:szCs w:val="18"/>
                <w:lang w:val="en-US" w:eastAsia="zh-CN"/>
              </w:rPr>
            </w:pPr>
            <w:r w:rsidRPr="00736718">
              <w:rPr>
                <w:rFonts w:ascii="Symbol" w:hAnsi="Symbol" w:cs="SimSun"/>
                <w:i/>
                <w:iCs/>
                <w:sz w:val="18"/>
                <w:szCs w:val="18"/>
                <w:lang w:eastAsia="zh-CN"/>
              </w:rPr>
              <w:t></w:t>
            </w: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1.7006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CQI </w:t>
            </w:r>
            <w:r w:rsidRPr="00BA2B4F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ifference: CSI process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TP1=11dB,</w:t>
            </w:r>
            <w:r w:rsidR="003A16FB" w:rsidRPr="00BA2B4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TP2=8dB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1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0.2811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0.2226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2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0.2685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ymbol" w:hAnsi="Symbol" w:cs="SimSun"/>
                <w:i/>
                <w:iCs/>
                <w:sz w:val="18"/>
                <w:szCs w:val="18"/>
                <w:lang w:val="en-US" w:eastAsia="zh-CN"/>
              </w:rPr>
            </w:pPr>
            <w:r w:rsidRPr="00736718">
              <w:rPr>
                <w:rFonts w:ascii="Symbol" w:hAnsi="Symbol" w:cs="SimSun"/>
                <w:i/>
                <w:iCs/>
                <w:sz w:val="18"/>
                <w:szCs w:val="18"/>
                <w:lang w:eastAsia="zh-CN"/>
              </w:rPr>
              <w:t></w:t>
            </w: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1.7029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CQI difference: CSI process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TP1=14dB,</w:t>
            </w:r>
            <w:r w:rsidR="003A16FB" w:rsidRPr="00BA2B4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TP2=9dB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1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0.2725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0.2342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2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ymbol" w:hAnsi="Symbol" w:cs="SimSun"/>
                <w:i/>
                <w:iCs/>
                <w:sz w:val="18"/>
                <w:szCs w:val="18"/>
                <w:lang w:val="en-US" w:eastAsia="zh-CN"/>
              </w:rPr>
            </w:pPr>
            <w:r w:rsidRPr="00736718">
              <w:rPr>
                <w:rFonts w:ascii="Symbol" w:hAnsi="Symbol" w:cs="SimSun"/>
                <w:i/>
                <w:iCs/>
                <w:sz w:val="18"/>
                <w:szCs w:val="18"/>
                <w:lang w:eastAsia="zh-CN"/>
              </w:rPr>
              <w:t></w:t>
            </w: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1.8356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CQI difference: CSI process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TP1=15dB,</w:t>
            </w:r>
            <w:r w:rsidR="003A16FB" w:rsidRPr="00BA2B4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736718">
              <w:rPr>
                <w:rFonts w:ascii="Arial" w:hAnsi="Arial" w:cs="Arial"/>
                <w:sz w:val="18"/>
                <w:szCs w:val="18"/>
                <w:lang w:val="en-US" w:eastAsia="zh-CN"/>
              </w:rPr>
              <w:t>TP2=10dB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1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0.2712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0.2299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Ratio 2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0.2185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ymbol" w:hAnsi="Symbol" w:cs="SimSun"/>
                <w:i/>
                <w:iCs/>
                <w:sz w:val="18"/>
                <w:szCs w:val="18"/>
                <w:lang w:val="en-US" w:eastAsia="zh-CN"/>
              </w:rPr>
            </w:pPr>
            <w:r w:rsidRPr="00736718">
              <w:rPr>
                <w:rFonts w:ascii="Symbol" w:hAnsi="Symbol" w:cs="SimSun"/>
                <w:i/>
                <w:iCs/>
                <w:sz w:val="18"/>
                <w:szCs w:val="18"/>
                <w:lang w:eastAsia="zh-CN"/>
              </w:rPr>
              <w:t></w:t>
            </w: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1.8447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</w:tr>
      <w:tr w:rsidR="00736718" w:rsidRPr="00736718" w:rsidTr="00736718">
        <w:trPr>
          <w:trHeight w:val="469"/>
          <w:jc w:val="center"/>
        </w:trPr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36718">
              <w:rPr>
                <w:rFonts w:ascii="Arial" w:hAnsi="Arial" w:cs="Arial"/>
                <w:sz w:val="18"/>
                <w:szCs w:val="18"/>
                <w:lang w:eastAsia="zh-CN"/>
              </w:rPr>
              <w:t>CQI difference: CSI process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18" w:rsidRPr="00736718" w:rsidRDefault="00736718" w:rsidP="007367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36718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</w:tr>
    </w:tbl>
    <w:p w:rsidR="002B5140" w:rsidRDefault="002B5140" w:rsidP="002B5140">
      <w:pPr>
        <w:rPr>
          <w:lang w:eastAsia="zh-CN"/>
        </w:rPr>
      </w:pPr>
    </w:p>
    <w:p w:rsidR="00AF7F98" w:rsidRPr="002B5140" w:rsidRDefault="002B5140" w:rsidP="002B5140">
      <w:pPr>
        <w:rPr>
          <w:lang w:eastAsia="zh-CN"/>
        </w:rPr>
      </w:pPr>
      <w:r w:rsidRPr="002B5140">
        <w:rPr>
          <w:rFonts w:hint="eastAsia"/>
          <w:lang w:eastAsia="zh-CN"/>
        </w:rPr>
        <w:t xml:space="preserve">Based on the </w:t>
      </w:r>
      <w:r>
        <w:rPr>
          <w:rFonts w:hint="eastAsia"/>
          <w:lang w:eastAsia="zh-CN"/>
        </w:rPr>
        <w:t>simulation results, we have the following proposal.</w:t>
      </w:r>
    </w:p>
    <w:p w:rsidR="00F03691" w:rsidRPr="00E30B04" w:rsidRDefault="00F03691" w:rsidP="00F03691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rFonts w:hint="eastAsia"/>
          <w:b/>
          <w:u w:val="single"/>
          <w:lang w:val="en-US" w:eastAsia="zh-CN"/>
        </w:rPr>
        <w:t>2</w:t>
      </w:r>
      <w:r w:rsidRPr="00E30B04">
        <w:rPr>
          <w:b/>
          <w:u w:val="single"/>
          <w:lang w:val="en-US"/>
        </w:rPr>
        <w:t xml:space="preserve">: </w:t>
      </w:r>
    </w:p>
    <w:p w:rsidR="00F03691" w:rsidRPr="00BA2253" w:rsidRDefault="003673BE" w:rsidP="00F03691">
      <w:p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The proposed </w:t>
      </w:r>
      <w:r w:rsidR="00F03691">
        <w:rPr>
          <w:rFonts w:hint="eastAsia"/>
          <w:i/>
          <w:lang w:val="en-US" w:eastAsia="zh-CN"/>
        </w:rPr>
        <w:t>performance</w:t>
      </w:r>
      <w:r w:rsidR="00F03691">
        <w:rPr>
          <w:i/>
          <w:lang w:val="en-US"/>
        </w:rPr>
        <w:t xml:space="preserve"> </w:t>
      </w:r>
      <w:r w:rsidR="00F03691">
        <w:rPr>
          <w:rFonts w:hint="eastAsia"/>
          <w:i/>
          <w:lang w:val="en-US" w:eastAsia="zh-CN"/>
        </w:rPr>
        <w:t>requirement</w:t>
      </w:r>
      <w:r>
        <w:rPr>
          <w:rFonts w:hint="eastAsia"/>
          <w:i/>
          <w:lang w:val="en-US" w:eastAsia="zh-CN"/>
        </w:rPr>
        <w:t>s</w:t>
      </w:r>
      <w:r w:rsidR="00F03691">
        <w:rPr>
          <w:i/>
          <w:lang w:val="en-US"/>
        </w:rPr>
        <w:t xml:space="preserve"> for DL </w:t>
      </w:r>
      <w:proofErr w:type="spellStart"/>
      <w:r w:rsidR="00F03691">
        <w:rPr>
          <w:i/>
          <w:lang w:val="en-US"/>
        </w:rPr>
        <w:t>CoMP</w:t>
      </w:r>
      <w:proofErr w:type="spellEnd"/>
      <w:r w:rsidR="00F03691">
        <w:rPr>
          <w:i/>
          <w:lang w:val="en-US"/>
        </w:rPr>
        <w:t xml:space="preserve"> CQI</w:t>
      </w:r>
      <w:r>
        <w:rPr>
          <w:rFonts w:hint="eastAsia"/>
          <w:i/>
          <w:lang w:val="en-US" w:eastAsia="zh-CN"/>
        </w:rPr>
        <w:t xml:space="preserve"> fading</w:t>
      </w:r>
      <w:r w:rsidR="00F03691">
        <w:rPr>
          <w:i/>
          <w:lang w:val="en-US"/>
        </w:rPr>
        <w:t xml:space="preserve"> test</w:t>
      </w:r>
      <w:r>
        <w:rPr>
          <w:rFonts w:hint="eastAsia"/>
          <w:i/>
          <w:lang w:val="en-US" w:eastAsia="zh-CN"/>
        </w:rPr>
        <w:t>s are:</w:t>
      </w:r>
    </w:p>
    <w:p w:rsidR="008F5B1E" w:rsidRPr="000E7BA2" w:rsidRDefault="008F5B1E" w:rsidP="008F5B1E">
      <w:pPr>
        <w:pStyle w:val="TH"/>
        <w:rPr>
          <w:sz w:val="18"/>
          <w:szCs w:val="18"/>
        </w:rPr>
      </w:pPr>
      <w:r w:rsidRPr="000E7BA2">
        <w:rPr>
          <w:sz w:val="18"/>
          <w:szCs w:val="18"/>
        </w:rPr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7BA2">
          <w:rPr>
            <w:sz w:val="18"/>
            <w:szCs w:val="18"/>
          </w:rPr>
          <w:t>9.3.</w:t>
        </w:r>
        <w:r w:rsidRPr="000E7BA2">
          <w:rPr>
            <w:rFonts w:hint="eastAsia"/>
            <w:sz w:val="18"/>
            <w:szCs w:val="18"/>
            <w:lang w:eastAsia="zh-CN"/>
          </w:rPr>
          <w:t>6</w:t>
        </w:r>
      </w:smartTag>
      <w:r w:rsidRPr="000E7BA2">
        <w:rPr>
          <w:sz w:val="18"/>
          <w:szCs w:val="18"/>
        </w:rPr>
        <w:t>.1-2 Minimum requirement (FDD)</w:t>
      </w:r>
    </w:p>
    <w:tbl>
      <w:tblPr>
        <w:tblW w:w="0" w:type="auto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1412"/>
        <w:gridCol w:w="1512"/>
        <w:gridCol w:w="1512"/>
        <w:gridCol w:w="1512"/>
      </w:tblGrid>
      <w:tr w:rsidR="008F5B1E" w:rsidRPr="000E7BA2" w:rsidTr="00BA685D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0</w:t>
            </w:r>
          </w:p>
        </w:tc>
        <w:tc>
          <w:tcPr>
            <w:tcW w:w="1512" w:type="dxa"/>
            <w:tcBorders>
              <w:bottom w:val="nil"/>
            </w:tcBorders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1</w:t>
            </w:r>
          </w:p>
        </w:tc>
        <w:tc>
          <w:tcPr>
            <w:tcW w:w="1512" w:type="dxa"/>
            <w:tcBorders>
              <w:bottom w:val="nil"/>
            </w:tcBorders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2</w:t>
            </w:r>
          </w:p>
        </w:tc>
        <w:tc>
          <w:tcPr>
            <w:tcW w:w="1512" w:type="dxa"/>
            <w:tcBorders>
              <w:bottom w:val="nil"/>
            </w:tcBorders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3</w:t>
            </w:r>
          </w:p>
        </w:tc>
      </w:tr>
      <w:tr w:rsidR="008F5B1E" w:rsidRPr="000E7BA2" w:rsidTr="00BA685D">
        <w:trPr>
          <w:cantSplit/>
          <w:jc w:val="center"/>
        </w:trPr>
        <w:tc>
          <w:tcPr>
            <w:tcW w:w="1984" w:type="dxa"/>
          </w:tcPr>
          <w:p w:rsidR="008F5B1E" w:rsidRPr="000E7BA2" w:rsidRDefault="008F5B1E" w:rsidP="00BA685D">
            <w:pPr>
              <w:pStyle w:val="TAC"/>
              <w:rPr>
                <w:rFonts w:eastAsia="?? ??"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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</w:tr>
      <w:tr w:rsidR="008F5B1E" w:rsidRPr="000E7BA2" w:rsidTr="00BA685D">
        <w:trPr>
          <w:cantSplit/>
          <w:jc w:val="center"/>
        </w:trPr>
        <w:tc>
          <w:tcPr>
            <w:tcW w:w="1984" w:type="dxa"/>
          </w:tcPr>
          <w:p w:rsidR="008F5B1E" w:rsidRPr="000E7BA2" w:rsidRDefault="008F5B1E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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</w:tr>
      <w:tr w:rsidR="008F5B1E" w:rsidRPr="000E7BA2" w:rsidTr="00BA685D">
        <w:trPr>
          <w:cantSplit/>
          <w:jc w:val="center"/>
        </w:trPr>
        <w:tc>
          <w:tcPr>
            <w:tcW w:w="1984" w:type="dxa"/>
          </w:tcPr>
          <w:p w:rsidR="008F5B1E" w:rsidRPr="000E7BA2" w:rsidRDefault="008F5B1E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rFonts w:ascii="Symbol" w:hAnsi="Symbol"/>
                <w:i/>
                <w:iCs/>
                <w:szCs w:val="18"/>
                <w:lang w:eastAsia="zh-CN"/>
              </w:rPr>
              <w:t>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8F5B1E" w:rsidRPr="000E7BA2" w:rsidRDefault="008F5B1E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15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</w:tr>
      <w:tr w:rsidR="008F5B1E" w:rsidRPr="000E7BA2" w:rsidTr="00BA685D">
        <w:trPr>
          <w:cantSplit/>
          <w:jc w:val="center"/>
        </w:trPr>
        <w:tc>
          <w:tcPr>
            <w:tcW w:w="1984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</w:t>
            </w:r>
            <w:r w:rsidRPr="000E7BA2">
              <w:rPr>
                <w:rFonts w:eastAsia="?? ??"/>
                <w:szCs w:val="18"/>
              </w:rPr>
              <w:t xml:space="preserve"> </w:t>
            </w:r>
          </w:p>
        </w:tc>
        <w:tc>
          <w:tcPr>
            <w:tcW w:w="14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1.1</w:t>
            </w:r>
          </w:p>
        </w:tc>
        <w:tc>
          <w:tcPr>
            <w:tcW w:w="1512" w:type="dxa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</w:tr>
      <w:tr w:rsidR="008F5B1E" w:rsidRPr="000E7BA2" w:rsidTr="00BA685D">
        <w:trPr>
          <w:cantSplit/>
          <w:jc w:val="center"/>
        </w:trPr>
        <w:tc>
          <w:tcPr>
            <w:tcW w:w="1984" w:type="dxa"/>
          </w:tcPr>
          <w:p w:rsidR="008F5B1E" w:rsidRPr="000E7BA2" w:rsidRDefault="008F5B1E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szCs w:val="18"/>
                <w:lang w:eastAsia="zh-CN"/>
              </w:rPr>
              <w:t xml:space="preserve">UE </w:t>
            </w:r>
            <w:r w:rsidRPr="000E7BA2">
              <w:rPr>
                <w:rFonts w:eastAsia="?? ??"/>
                <w:szCs w:val="18"/>
              </w:rPr>
              <w:t>Category</w:t>
            </w:r>
          </w:p>
        </w:tc>
        <w:tc>
          <w:tcPr>
            <w:tcW w:w="5948" w:type="dxa"/>
            <w:gridSpan w:val="4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eastAsia="?? ??" w:cs="v5.0.0"/>
                <w:szCs w:val="18"/>
              </w:rPr>
              <w:t>1-</w:t>
            </w:r>
            <w:r w:rsidRPr="000E7BA2">
              <w:rPr>
                <w:rFonts w:eastAsia="?? ??" w:cs="v5.0.0" w:hint="eastAsia"/>
                <w:szCs w:val="18"/>
              </w:rPr>
              <w:t>8</w:t>
            </w:r>
          </w:p>
        </w:tc>
      </w:tr>
    </w:tbl>
    <w:p w:rsidR="008F5B1E" w:rsidRPr="000E7BA2" w:rsidRDefault="008F5B1E" w:rsidP="008F5B1E">
      <w:pPr>
        <w:rPr>
          <w:sz w:val="18"/>
          <w:szCs w:val="18"/>
          <w:lang w:eastAsia="zh-CN"/>
        </w:rPr>
      </w:pPr>
    </w:p>
    <w:p w:rsidR="008F5B1E" w:rsidRPr="000E7BA2" w:rsidRDefault="008F5B1E" w:rsidP="008F5B1E">
      <w:pPr>
        <w:pStyle w:val="Caption"/>
        <w:keepNext/>
        <w:jc w:val="center"/>
        <w:rPr>
          <w:rFonts w:ascii="Arial" w:hAnsi="Arial"/>
          <w:sz w:val="18"/>
          <w:szCs w:val="18"/>
        </w:rPr>
      </w:pPr>
      <w:r w:rsidRPr="000E7BA2">
        <w:rPr>
          <w:rFonts w:ascii="Arial" w:hAnsi="Arial"/>
          <w:sz w:val="18"/>
          <w:szCs w:val="18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7BA2">
          <w:rPr>
            <w:rFonts w:ascii="Arial" w:hAnsi="Arial"/>
            <w:sz w:val="18"/>
            <w:szCs w:val="18"/>
          </w:rPr>
          <w:t>9.3.</w:t>
        </w:r>
        <w:r w:rsidRPr="000E7BA2">
          <w:rPr>
            <w:rFonts w:ascii="Arial" w:hAnsi="Arial" w:hint="eastAsia"/>
            <w:sz w:val="18"/>
            <w:szCs w:val="18"/>
          </w:rPr>
          <w:t>6</w:t>
        </w:r>
      </w:smartTag>
      <w:r w:rsidRPr="000E7BA2">
        <w:rPr>
          <w:rFonts w:ascii="Arial" w:hAnsi="Arial"/>
          <w:sz w:val="18"/>
          <w:szCs w:val="18"/>
        </w:rPr>
        <w:t>.1-3 Minimum median CQI difference between configured CSI processes</w:t>
      </w:r>
      <w:r w:rsidRPr="000E7BA2">
        <w:rPr>
          <w:rFonts w:ascii="Arial" w:hAnsi="Arial" w:hint="eastAsia"/>
          <w:sz w:val="18"/>
          <w:szCs w:val="18"/>
          <w:lang w:eastAsia="zh-CN"/>
        </w:rPr>
        <w:t xml:space="preserve"> </w:t>
      </w:r>
      <w:r w:rsidRPr="000E7BA2">
        <w:rPr>
          <w:rFonts w:ascii="Arial" w:hAnsi="Arial"/>
          <w:sz w:val="18"/>
          <w:szCs w:val="18"/>
        </w:rPr>
        <w:t>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1412"/>
        <w:gridCol w:w="1512"/>
        <w:gridCol w:w="1512"/>
      </w:tblGrid>
      <w:tr w:rsidR="008F5B1E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1</w:t>
            </w:r>
          </w:p>
        </w:tc>
        <w:tc>
          <w:tcPr>
            <w:tcW w:w="1512" w:type="dxa"/>
            <w:shd w:val="clear" w:color="auto" w:fill="auto"/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2</w:t>
            </w:r>
          </w:p>
        </w:tc>
        <w:tc>
          <w:tcPr>
            <w:tcW w:w="1512" w:type="dxa"/>
            <w:shd w:val="clear" w:color="auto" w:fill="auto"/>
          </w:tcPr>
          <w:p w:rsidR="008F5B1E" w:rsidRPr="000E7BA2" w:rsidRDefault="008F5B1E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3</w:t>
            </w:r>
          </w:p>
        </w:tc>
      </w:tr>
      <w:tr w:rsidR="008F5B1E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eastAsia="?? ??"/>
                <w:b/>
                <w:szCs w:val="18"/>
              </w:rPr>
            </w:pPr>
            <w:r w:rsidRPr="000E7BA2">
              <w:rPr>
                <w:b/>
                <w:snapToGrid w:val="0"/>
                <w:kern w:val="2"/>
                <w:szCs w:val="18"/>
                <w:lang w:eastAsia="zh-CN"/>
              </w:rPr>
              <w:t>CSI process 0</w:t>
            </w:r>
          </w:p>
        </w:tc>
        <w:tc>
          <w:tcPr>
            <w:tcW w:w="1412" w:type="dxa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5</w:t>
            </w:r>
          </w:p>
        </w:tc>
      </w:tr>
      <w:tr w:rsidR="008F5B1E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szCs w:val="18"/>
                <w:lang w:eastAsia="zh-CN"/>
              </w:rPr>
              <w:t xml:space="preserve">UE </w:t>
            </w:r>
            <w:r w:rsidRPr="000E7BA2">
              <w:rPr>
                <w:rFonts w:eastAsia="?? ??"/>
                <w:szCs w:val="18"/>
              </w:rPr>
              <w:t>Category</w:t>
            </w:r>
          </w:p>
        </w:tc>
        <w:tc>
          <w:tcPr>
            <w:tcW w:w="4436" w:type="dxa"/>
            <w:gridSpan w:val="3"/>
            <w:shd w:val="clear" w:color="auto" w:fill="auto"/>
          </w:tcPr>
          <w:p w:rsidR="008F5B1E" w:rsidRPr="000E7BA2" w:rsidRDefault="008F5B1E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eastAsia="?? ??" w:cs="v5.0.0"/>
                <w:szCs w:val="18"/>
              </w:rPr>
              <w:t>1-</w:t>
            </w:r>
            <w:r w:rsidRPr="000E7BA2">
              <w:rPr>
                <w:rFonts w:eastAsia="?? ??" w:cs="v5.0.0" w:hint="eastAsia"/>
                <w:szCs w:val="18"/>
              </w:rPr>
              <w:t>8</w:t>
            </w:r>
          </w:p>
        </w:tc>
      </w:tr>
    </w:tbl>
    <w:p w:rsidR="00AF7F98" w:rsidRPr="000E7BA2" w:rsidRDefault="00AF7F98" w:rsidP="0084283E">
      <w:pPr>
        <w:jc w:val="both"/>
        <w:rPr>
          <w:i/>
          <w:sz w:val="18"/>
          <w:szCs w:val="18"/>
          <w:lang w:val="en-US" w:eastAsia="zh-CN"/>
        </w:rPr>
      </w:pPr>
    </w:p>
    <w:p w:rsidR="008C53BC" w:rsidRPr="00E30B04" w:rsidRDefault="008C53BC" w:rsidP="008C53BC">
      <w:pPr>
        <w:pStyle w:val="Heading1"/>
        <w:rPr>
          <w:lang w:val="en-US" w:eastAsia="zh-CN"/>
        </w:rPr>
      </w:pPr>
      <w:r w:rsidRPr="00E30B04">
        <w:rPr>
          <w:rFonts w:hint="eastAsia"/>
          <w:lang w:val="en-US" w:eastAsia="zh-CN"/>
        </w:rPr>
        <w:t>3</w:t>
      </w:r>
      <w:r w:rsidRPr="00E30B04">
        <w:rPr>
          <w:lang w:val="en-US"/>
        </w:rPr>
        <w:t xml:space="preserve"> Conclusions</w:t>
      </w:r>
    </w:p>
    <w:p w:rsidR="008C53BC" w:rsidRPr="00E30B04" w:rsidRDefault="008C53BC" w:rsidP="008C53BC">
      <w:pPr>
        <w:spacing w:after="60"/>
        <w:rPr>
          <w:lang w:val="en-US" w:eastAsia="zh-CN"/>
        </w:rPr>
      </w:pPr>
      <w:r w:rsidRPr="00E30B04">
        <w:rPr>
          <w:lang w:val="en-US" w:eastAsia="zh-CN"/>
        </w:rPr>
        <w:t xml:space="preserve">In this contribution, </w:t>
      </w:r>
      <w:r w:rsidR="005B1701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imulation results based on agreed assumptions in </w:t>
      </w:r>
      <w:r w:rsidR="005B1701">
        <w:rPr>
          <w:rFonts w:hint="eastAsia"/>
          <w:lang w:val="en-US" w:eastAsia="zh-CN"/>
        </w:rPr>
        <w:t>framework</w:t>
      </w:r>
      <w:r>
        <w:rPr>
          <w:lang w:val="en-US" w:eastAsia="zh-CN"/>
        </w:rPr>
        <w:t xml:space="preserve"> are provided. </w:t>
      </w:r>
      <w:r w:rsidRPr="00E30B04">
        <w:rPr>
          <w:lang w:val="en-US" w:eastAsia="zh-CN"/>
        </w:rPr>
        <w:t>The following is the summary of our proposals,</w:t>
      </w:r>
    </w:p>
    <w:p w:rsidR="008C53BC" w:rsidRPr="00E30B04" w:rsidRDefault="008C53BC" w:rsidP="008C53BC">
      <w:pPr>
        <w:spacing w:after="60"/>
        <w:rPr>
          <w:lang w:val="en-US" w:eastAsia="zh-CN"/>
        </w:rPr>
      </w:pPr>
    </w:p>
    <w:p w:rsidR="008C53BC" w:rsidRPr="00E30B04" w:rsidRDefault="008C53BC" w:rsidP="008C53BC">
      <w:pPr>
        <w:spacing w:after="60"/>
        <w:rPr>
          <w:b/>
          <w:lang w:val="en-US" w:eastAsia="zh-CN"/>
        </w:rPr>
      </w:pPr>
      <w:r w:rsidRPr="00E30B04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CQI definition test</w:t>
      </w:r>
      <w:r w:rsidRPr="00E30B04">
        <w:rPr>
          <w:b/>
          <w:lang w:val="en-US" w:eastAsia="zh-CN"/>
        </w:rPr>
        <w:t>:</w:t>
      </w:r>
    </w:p>
    <w:p w:rsidR="00FA7A77" w:rsidRPr="00E30B04" w:rsidRDefault="00FA7A77" w:rsidP="00FA7A77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 w:eastAsia="zh-CN"/>
        </w:rPr>
        <w:t>1</w:t>
      </w:r>
      <w:r w:rsidRPr="00E30B04">
        <w:rPr>
          <w:b/>
          <w:u w:val="single"/>
          <w:lang w:val="en-US"/>
        </w:rPr>
        <w:t xml:space="preserve">: </w:t>
      </w:r>
    </w:p>
    <w:p w:rsidR="00FA7A77" w:rsidRPr="00BA2253" w:rsidRDefault="00FA7A77" w:rsidP="00FA7A77">
      <w:p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R</w:t>
      </w:r>
      <w:r>
        <w:rPr>
          <w:i/>
          <w:lang w:val="en-US"/>
        </w:rPr>
        <w:t>eus</w:t>
      </w:r>
      <w:r>
        <w:rPr>
          <w:rFonts w:hint="eastAsia"/>
          <w:i/>
          <w:lang w:val="en-US" w:eastAsia="zh-CN"/>
        </w:rPr>
        <w:t xml:space="preserve">e </w:t>
      </w:r>
      <w:r>
        <w:rPr>
          <w:i/>
          <w:lang w:val="en-US"/>
        </w:rPr>
        <w:t xml:space="preserve">Rel-10 </w:t>
      </w:r>
      <w:r>
        <w:rPr>
          <w:rFonts w:hint="eastAsia"/>
          <w:i/>
          <w:lang w:val="en-US" w:eastAsia="zh-CN"/>
        </w:rPr>
        <w:t>performance</w:t>
      </w:r>
      <w:r>
        <w:rPr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requirement</w:t>
      </w:r>
      <w:r>
        <w:rPr>
          <w:i/>
          <w:lang w:val="en-US"/>
        </w:rPr>
        <w:t xml:space="preserve">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static CQI test</w:t>
      </w:r>
    </w:p>
    <w:p w:rsidR="00FA7A77" w:rsidRDefault="00FA7A77" w:rsidP="008C53BC">
      <w:pPr>
        <w:rPr>
          <w:b/>
          <w:lang w:val="en-US" w:eastAsia="zh-CN"/>
        </w:rPr>
      </w:pPr>
    </w:p>
    <w:p w:rsidR="008C53BC" w:rsidRPr="00E30B04" w:rsidRDefault="008C53BC" w:rsidP="008C53BC">
      <w:pPr>
        <w:rPr>
          <w:i/>
          <w:lang w:val="en-US" w:eastAsia="zh-CN"/>
        </w:rPr>
      </w:pPr>
      <w:r w:rsidRPr="00E30B04">
        <w:rPr>
          <w:b/>
          <w:lang w:val="en-US" w:eastAsia="zh-CN"/>
        </w:rPr>
        <w:t xml:space="preserve">For </w:t>
      </w:r>
      <w:r w:rsidRPr="00E30B04">
        <w:rPr>
          <w:rFonts w:hint="eastAsia"/>
          <w:b/>
          <w:lang w:val="en-US" w:eastAsia="zh-CN"/>
        </w:rPr>
        <w:t xml:space="preserve">CQI </w:t>
      </w:r>
      <w:r w:rsidRPr="00E30B04">
        <w:rPr>
          <w:b/>
          <w:lang w:val="en-US" w:eastAsia="zh-CN"/>
        </w:rPr>
        <w:t>fading test:</w:t>
      </w:r>
    </w:p>
    <w:p w:rsidR="000E7BA2" w:rsidRPr="00E30B04" w:rsidRDefault="000E7BA2" w:rsidP="000E7BA2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rFonts w:hint="eastAsia"/>
          <w:b/>
          <w:u w:val="single"/>
          <w:lang w:val="en-US" w:eastAsia="zh-CN"/>
        </w:rPr>
        <w:t>2</w:t>
      </w:r>
      <w:r w:rsidRPr="00E30B04">
        <w:rPr>
          <w:b/>
          <w:u w:val="single"/>
          <w:lang w:val="en-US"/>
        </w:rPr>
        <w:t xml:space="preserve">: </w:t>
      </w:r>
    </w:p>
    <w:p w:rsidR="000E7BA2" w:rsidRPr="00BA2253" w:rsidRDefault="000E7BA2" w:rsidP="000E7BA2">
      <w:p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The proposed performance</w:t>
      </w:r>
      <w:r>
        <w:rPr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requirements</w:t>
      </w:r>
      <w:r>
        <w:rPr>
          <w:i/>
          <w:lang w:val="en-US"/>
        </w:rPr>
        <w:t xml:space="preserve">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CQI</w:t>
      </w:r>
      <w:r>
        <w:rPr>
          <w:rFonts w:hint="eastAsia"/>
          <w:i/>
          <w:lang w:val="en-US" w:eastAsia="zh-CN"/>
        </w:rPr>
        <w:t xml:space="preserve"> fading</w:t>
      </w:r>
      <w:r>
        <w:rPr>
          <w:i/>
          <w:lang w:val="en-US"/>
        </w:rPr>
        <w:t xml:space="preserve"> test</w:t>
      </w:r>
      <w:r>
        <w:rPr>
          <w:rFonts w:hint="eastAsia"/>
          <w:i/>
          <w:lang w:val="en-US" w:eastAsia="zh-CN"/>
        </w:rPr>
        <w:t>s are:</w:t>
      </w:r>
    </w:p>
    <w:p w:rsidR="000E7BA2" w:rsidRPr="000E7BA2" w:rsidRDefault="000E7BA2" w:rsidP="000E7BA2">
      <w:pPr>
        <w:pStyle w:val="TH"/>
        <w:rPr>
          <w:sz w:val="18"/>
          <w:szCs w:val="18"/>
        </w:rPr>
      </w:pPr>
      <w:r w:rsidRPr="000E7BA2">
        <w:rPr>
          <w:sz w:val="18"/>
          <w:szCs w:val="18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7BA2">
          <w:rPr>
            <w:sz w:val="18"/>
            <w:szCs w:val="18"/>
          </w:rPr>
          <w:t>9.3.</w:t>
        </w:r>
        <w:r w:rsidRPr="000E7BA2">
          <w:rPr>
            <w:rFonts w:hint="eastAsia"/>
            <w:sz w:val="18"/>
            <w:szCs w:val="18"/>
            <w:lang w:eastAsia="zh-CN"/>
          </w:rPr>
          <w:t>6</w:t>
        </w:r>
      </w:smartTag>
      <w:r w:rsidRPr="000E7BA2">
        <w:rPr>
          <w:sz w:val="18"/>
          <w:szCs w:val="18"/>
        </w:rPr>
        <w:t>.1-2 Minimum requirement (FDD)</w:t>
      </w:r>
    </w:p>
    <w:tbl>
      <w:tblPr>
        <w:tblW w:w="0" w:type="auto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1412"/>
        <w:gridCol w:w="1512"/>
        <w:gridCol w:w="1512"/>
        <w:gridCol w:w="1512"/>
      </w:tblGrid>
      <w:tr w:rsidR="000E7BA2" w:rsidRPr="000E7BA2" w:rsidTr="00BA685D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0</w:t>
            </w:r>
          </w:p>
        </w:tc>
        <w:tc>
          <w:tcPr>
            <w:tcW w:w="1512" w:type="dxa"/>
            <w:tcBorders>
              <w:bottom w:val="nil"/>
            </w:tcBorders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1</w:t>
            </w:r>
          </w:p>
        </w:tc>
        <w:tc>
          <w:tcPr>
            <w:tcW w:w="1512" w:type="dxa"/>
            <w:tcBorders>
              <w:bottom w:val="nil"/>
            </w:tcBorders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2</w:t>
            </w:r>
          </w:p>
        </w:tc>
        <w:tc>
          <w:tcPr>
            <w:tcW w:w="1512" w:type="dxa"/>
            <w:tcBorders>
              <w:bottom w:val="nil"/>
            </w:tcBorders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3</w:t>
            </w:r>
          </w:p>
        </w:tc>
      </w:tr>
      <w:tr w:rsidR="000E7BA2" w:rsidRPr="000E7BA2" w:rsidTr="00BA685D">
        <w:trPr>
          <w:cantSplit/>
          <w:jc w:val="center"/>
        </w:trPr>
        <w:tc>
          <w:tcPr>
            <w:tcW w:w="1984" w:type="dxa"/>
          </w:tcPr>
          <w:p w:rsidR="000E7BA2" w:rsidRPr="000E7BA2" w:rsidRDefault="000E7BA2" w:rsidP="00BA685D">
            <w:pPr>
              <w:pStyle w:val="TAC"/>
              <w:rPr>
                <w:rFonts w:eastAsia="?? ??"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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</w:tr>
      <w:tr w:rsidR="000E7BA2" w:rsidRPr="000E7BA2" w:rsidTr="00BA685D">
        <w:trPr>
          <w:cantSplit/>
          <w:jc w:val="center"/>
        </w:trPr>
        <w:tc>
          <w:tcPr>
            <w:tcW w:w="1984" w:type="dxa"/>
          </w:tcPr>
          <w:p w:rsidR="000E7BA2" w:rsidRPr="000E7BA2" w:rsidRDefault="000E7BA2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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40</w:t>
            </w:r>
          </w:p>
        </w:tc>
      </w:tr>
      <w:tr w:rsidR="000E7BA2" w:rsidRPr="000E7BA2" w:rsidTr="00BA685D">
        <w:trPr>
          <w:cantSplit/>
          <w:jc w:val="center"/>
        </w:trPr>
        <w:tc>
          <w:tcPr>
            <w:tcW w:w="1984" w:type="dxa"/>
          </w:tcPr>
          <w:p w:rsidR="000E7BA2" w:rsidRPr="000E7BA2" w:rsidRDefault="000E7BA2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rFonts w:ascii="Symbol" w:hAnsi="Symbol"/>
                <w:i/>
                <w:iCs/>
                <w:szCs w:val="18"/>
                <w:lang w:eastAsia="zh-CN"/>
              </w:rPr>
              <w:t></w:t>
            </w:r>
            <w:r w:rsidRPr="000E7BA2">
              <w:rPr>
                <w:rFonts w:eastAsia="?? ??"/>
                <w:szCs w:val="18"/>
              </w:rPr>
              <w:t xml:space="preserve"> [%]</w:t>
            </w:r>
          </w:p>
        </w:tc>
        <w:tc>
          <w:tcPr>
            <w:tcW w:w="1412" w:type="dxa"/>
          </w:tcPr>
          <w:p w:rsidR="000E7BA2" w:rsidRPr="000E7BA2" w:rsidRDefault="000E7BA2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15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</w:tr>
      <w:tr w:rsidR="000E7BA2" w:rsidRPr="000E7BA2" w:rsidTr="00BA685D">
        <w:trPr>
          <w:cantSplit/>
          <w:jc w:val="center"/>
        </w:trPr>
        <w:tc>
          <w:tcPr>
            <w:tcW w:w="1984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ascii="Symbol" w:eastAsia="?? ??" w:hAnsi="Symbol"/>
                <w:i/>
                <w:iCs/>
                <w:szCs w:val="18"/>
              </w:rPr>
              <w:t></w:t>
            </w:r>
            <w:r w:rsidRPr="000E7BA2">
              <w:rPr>
                <w:rFonts w:eastAsia="?? ??"/>
                <w:szCs w:val="18"/>
              </w:rPr>
              <w:t xml:space="preserve"> </w:t>
            </w:r>
          </w:p>
        </w:tc>
        <w:tc>
          <w:tcPr>
            <w:tcW w:w="14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cs="v5.0.0"/>
                <w:szCs w:val="18"/>
                <w:lang w:eastAsia="zh-CN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1.1</w:t>
            </w:r>
          </w:p>
        </w:tc>
        <w:tc>
          <w:tcPr>
            <w:tcW w:w="1512" w:type="dxa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N/A</w:t>
            </w:r>
          </w:p>
        </w:tc>
      </w:tr>
      <w:tr w:rsidR="000E7BA2" w:rsidRPr="000E7BA2" w:rsidTr="00BA685D">
        <w:trPr>
          <w:cantSplit/>
          <w:jc w:val="center"/>
        </w:trPr>
        <w:tc>
          <w:tcPr>
            <w:tcW w:w="1984" w:type="dxa"/>
          </w:tcPr>
          <w:p w:rsidR="000E7BA2" w:rsidRPr="000E7BA2" w:rsidRDefault="000E7BA2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szCs w:val="18"/>
                <w:lang w:eastAsia="zh-CN"/>
              </w:rPr>
              <w:t xml:space="preserve">UE </w:t>
            </w:r>
            <w:r w:rsidRPr="000E7BA2">
              <w:rPr>
                <w:rFonts w:eastAsia="?? ??"/>
                <w:szCs w:val="18"/>
              </w:rPr>
              <w:t>Category</w:t>
            </w:r>
          </w:p>
        </w:tc>
        <w:tc>
          <w:tcPr>
            <w:tcW w:w="5948" w:type="dxa"/>
            <w:gridSpan w:val="4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eastAsia="?? ??" w:cs="v5.0.0"/>
                <w:szCs w:val="18"/>
              </w:rPr>
              <w:t>1-</w:t>
            </w:r>
            <w:r w:rsidRPr="000E7BA2">
              <w:rPr>
                <w:rFonts w:eastAsia="?? ??" w:cs="v5.0.0" w:hint="eastAsia"/>
                <w:szCs w:val="18"/>
              </w:rPr>
              <w:t>8</w:t>
            </w:r>
          </w:p>
        </w:tc>
      </w:tr>
    </w:tbl>
    <w:p w:rsidR="000E7BA2" w:rsidRPr="000E7BA2" w:rsidRDefault="000E7BA2" w:rsidP="000E7BA2">
      <w:pPr>
        <w:rPr>
          <w:sz w:val="18"/>
          <w:szCs w:val="18"/>
          <w:lang w:eastAsia="zh-CN"/>
        </w:rPr>
      </w:pPr>
    </w:p>
    <w:p w:rsidR="000E7BA2" w:rsidRPr="000E7BA2" w:rsidRDefault="000E7BA2" w:rsidP="000E7BA2">
      <w:pPr>
        <w:pStyle w:val="Caption"/>
        <w:keepNext/>
        <w:jc w:val="center"/>
        <w:rPr>
          <w:rFonts w:ascii="Arial" w:hAnsi="Arial"/>
          <w:sz w:val="18"/>
          <w:szCs w:val="18"/>
        </w:rPr>
      </w:pPr>
      <w:r w:rsidRPr="000E7BA2">
        <w:rPr>
          <w:rFonts w:ascii="Arial" w:hAnsi="Arial"/>
          <w:sz w:val="18"/>
          <w:szCs w:val="18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7BA2">
          <w:rPr>
            <w:rFonts w:ascii="Arial" w:hAnsi="Arial"/>
            <w:sz w:val="18"/>
            <w:szCs w:val="18"/>
          </w:rPr>
          <w:t>9.3.</w:t>
        </w:r>
        <w:r w:rsidRPr="000E7BA2">
          <w:rPr>
            <w:rFonts w:ascii="Arial" w:hAnsi="Arial" w:hint="eastAsia"/>
            <w:sz w:val="18"/>
            <w:szCs w:val="18"/>
          </w:rPr>
          <w:t>6</w:t>
        </w:r>
      </w:smartTag>
      <w:r w:rsidRPr="000E7BA2">
        <w:rPr>
          <w:rFonts w:ascii="Arial" w:hAnsi="Arial"/>
          <w:sz w:val="18"/>
          <w:szCs w:val="18"/>
        </w:rPr>
        <w:t>.1-3 Minimum median CQI difference between configured CSI processes</w:t>
      </w:r>
      <w:r w:rsidRPr="000E7BA2">
        <w:rPr>
          <w:rFonts w:ascii="Arial" w:hAnsi="Arial" w:hint="eastAsia"/>
          <w:sz w:val="18"/>
          <w:szCs w:val="18"/>
          <w:lang w:eastAsia="zh-CN"/>
        </w:rPr>
        <w:t xml:space="preserve"> </w:t>
      </w:r>
      <w:r w:rsidRPr="000E7BA2">
        <w:rPr>
          <w:rFonts w:ascii="Arial" w:hAnsi="Arial"/>
          <w:sz w:val="18"/>
          <w:szCs w:val="18"/>
        </w:rPr>
        <w:t>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1412"/>
        <w:gridCol w:w="1512"/>
        <w:gridCol w:w="1512"/>
      </w:tblGrid>
      <w:tr w:rsidR="000E7BA2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1</w:t>
            </w:r>
          </w:p>
        </w:tc>
        <w:tc>
          <w:tcPr>
            <w:tcW w:w="1512" w:type="dxa"/>
            <w:shd w:val="clear" w:color="auto" w:fill="auto"/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2</w:t>
            </w:r>
          </w:p>
        </w:tc>
        <w:tc>
          <w:tcPr>
            <w:tcW w:w="1512" w:type="dxa"/>
            <w:shd w:val="clear" w:color="auto" w:fill="auto"/>
          </w:tcPr>
          <w:p w:rsidR="000E7BA2" w:rsidRPr="000E7BA2" w:rsidRDefault="000E7BA2" w:rsidP="00BA685D">
            <w:pPr>
              <w:pStyle w:val="TAH"/>
              <w:rPr>
                <w:rFonts w:eastAsia="?? ??" w:cs="v5.0.0"/>
                <w:szCs w:val="18"/>
              </w:rPr>
            </w:pPr>
            <w:r w:rsidRPr="000E7BA2">
              <w:rPr>
                <w:snapToGrid w:val="0"/>
                <w:kern w:val="2"/>
                <w:szCs w:val="18"/>
                <w:lang w:eastAsia="zh-CN"/>
              </w:rPr>
              <w:t>CSI process 3</w:t>
            </w:r>
          </w:p>
        </w:tc>
      </w:tr>
      <w:tr w:rsidR="000E7BA2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eastAsia="?? ??"/>
                <w:b/>
                <w:szCs w:val="18"/>
              </w:rPr>
            </w:pPr>
            <w:r w:rsidRPr="000E7BA2">
              <w:rPr>
                <w:b/>
                <w:snapToGrid w:val="0"/>
                <w:kern w:val="2"/>
                <w:szCs w:val="18"/>
                <w:lang w:eastAsia="zh-CN"/>
              </w:rPr>
              <w:t>CSI process 0</w:t>
            </w:r>
          </w:p>
        </w:tc>
        <w:tc>
          <w:tcPr>
            <w:tcW w:w="1412" w:type="dxa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cs="v5.0.0" w:hint="eastAsia"/>
                <w:szCs w:val="18"/>
                <w:lang w:eastAsia="zh-CN"/>
              </w:rPr>
              <w:t>5</w:t>
            </w:r>
          </w:p>
        </w:tc>
      </w:tr>
      <w:tr w:rsidR="000E7BA2" w:rsidRPr="000E7BA2" w:rsidTr="00BA685D">
        <w:trPr>
          <w:jc w:val="center"/>
        </w:trPr>
        <w:tc>
          <w:tcPr>
            <w:tcW w:w="1984" w:type="dxa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ascii="Symbol" w:eastAsia="?? ??" w:hAnsi="Symbol"/>
                <w:i/>
                <w:iCs/>
                <w:szCs w:val="18"/>
              </w:rPr>
            </w:pPr>
            <w:r w:rsidRPr="000E7BA2">
              <w:rPr>
                <w:szCs w:val="18"/>
                <w:lang w:eastAsia="zh-CN"/>
              </w:rPr>
              <w:t xml:space="preserve">UE </w:t>
            </w:r>
            <w:r w:rsidRPr="000E7BA2">
              <w:rPr>
                <w:rFonts w:eastAsia="?? ??"/>
                <w:szCs w:val="18"/>
              </w:rPr>
              <w:t>Category</w:t>
            </w:r>
          </w:p>
        </w:tc>
        <w:tc>
          <w:tcPr>
            <w:tcW w:w="4436" w:type="dxa"/>
            <w:gridSpan w:val="3"/>
            <w:shd w:val="clear" w:color="auto" w:fill="auto"/>
          </w:tcPr>
          <w:p w:rsidR="000E7BA2" w:rsidRPr="000E7BA2" w:rsidRDefault="000E7BA2" w:rsidP="00BA685D">
            <w:pPr>
              <w:pStyle w:val="TAC"/>
              <w:rPr>
                <w:rFonts w:eastAsia="?? ??" w:cs="v5.0.0"/>
                <w:szCs w:val="18"/>
              </w:rPr>
            </w:pPr>
            <w:r w:rsidRPr="000E7BA2">
              <w:rPr>
                <w:rFonts w:eastAsia="?? ??" w:cs="v5.0.0"/>
                <w:szCs w:val="18"/>
              </w:rPr>
              <w:t>1-</w:t>
            </w:r>
            <w:r w:rsidRPr="000E7BA2">
              <w:rPr>
                <w:rFonts w:eastAsia="?? ??" w:cs="v5.0.0" w:hint="eastAsia"/>
                <w:szCs w:val="18"/>
              </w:rPr>
              <w:t>8</w:t>
            </w:r>
          </w:p>
        </w:tc>
      </w:tr>
    </w:tbl>
    <w:p w:rsidR="008C53BC" w:rsidRPr="000E7BA2" w:rsidRDefault="008C53BC" w:rsidP="000E7BA2">
      <w:pPr>
        <w:pStyle w:val="ListParagraph"/>
        <w:ind w:left="0"/>
        <w:jc w:val="both"/>
        <w:rPr>
          <w:lang w:eastAsia="zh-CN"/>
        </w:rPr>
      </w:pPr>
    </w:p>
    <w:p w:rsidR="00AF7F98" w:rsidRPr="00E30B04" w:rsidRDefault="00AF7F98" w:rsidP="00577EB4">
      <w:pPr>
        <w:pStyle w:val="Heading1"/>
        <w:rPr>
          <w:lang w:val="en-US" w:eastAsia="zh-CN"/>
        </w:rPr>
      </w:pPr>
      <w:r w:rsidRPr="00E30B04">
        <w:rPr>
          <w:lang w:val="en-US"/>
        </w:rPr>
        <w:t>References</w:t>
      </w:r>
    </w:p>
    <w:p w:rsidR="00AF7F98" w:rsidRDefault="00DF5199" w:rsidP="00DF5199">
      <w:pPr>
        <w:numPr>
          <w:ilvl w:val="0"/>
          <w:numId w:val="16"/>
        </w:numPr>
        <w:spacing w:after="0"/>
        <w:rPr>
          <w:lang w:eastAsia="zh-CN"/>
        </w:rPr>
      </w:pPr>
      <w:r>
        <w:rPr>
          <w:lang w:eastAsia="zh-CN"/>
        </w:rPr>
        <w:t>R4-134989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1D3D47">
        <w:rPr>
          <w:lang w:eastAsia="zh-CN"/>
        </w:rPr>
        <w:t xml:space="preserve">Framework document for downlink </w:t>
      </w:r>
      <w:proofErr w:type="spellStart"/>
      <w:r w:rsidRPr="001D3D47">
        <w:rPr>
          <w:lang w:eastAsia="zh-CN"/>
        </w:rPr>
        <w:t>CoMP</w:t>
      </w:r>
      <w:proofErr w:type="spellEnd"/>
      <w:r w:rsidRPr="001D3D47">
        <w:rPr>
          <w:lang w:eastAsia="zh-CN"/>
        </w:rPr>
        <w:t xml:space="preserve"> CSI test (Version 5)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1D3D47">
        <w:rPr>
          <w:lang w:eastAsia="zh-CN"/>
        </w:rPr>
        <w:t>Huawei, HiSilicon, Samsung, Ericsson</w:t>
      </w:r>
      <w:r>
        <w:rPr>
          <w:rFonts w:hint="eastAsia"/>
          <w:lang w:eastAsia="zh-CN"/>
        </w:rPr>
        <w:t>.</w:t>
      </w:r>
    </w:p>
    <w:sectPr w:rsidR="00AF7F98" w:rsidSect="00D86B37">
      <w:headerReference w:type="even" r:id="rId7"/>
      <w:footerReference w:type="even" r:id="rId8"/>
      <w:footerReference w:type="default" r:id="rId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FC" w:rsidRDefault="004E11FC">
      <w:r>
        <w:separator/>
      </w:r>
    </w:p>
  </w:endnote>
  <w:endnote w:type="continuationSeparator" w:id="0">
    <w:p w:rsidR="004E11FC" w:rsidRDefault="004E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98" w:rsidRDefault="0052251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F7F9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7F98" w:rsidRDefault="00AF7F98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98" w:rsidRDefault="0052251F" w:rsidP="00450D3B">
    <w:pPr>
      <w:pStyle w:val="Footer"/>
      <w:ind w:right="360"/>
    </w:pPr>
    <w:r>
      <w:rPr>
        <w:rStyle w:val="PageNumber"/>
      </w:rPr>
      <w:fldChar w:fldCharType="begin"/>
    </w:r>
    <w:r w:rsidR="00AF7F9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0F7B">
      <w:rPr>
        <w:rStyle w:val="PageNumber"/>
      </w:rPr>
      <w:t>1</w:t>
    </w:r>
    <w:r>
      <w:rPr>
        <w:rStyle w:val="PageNumber"/>
      </w:rPr>
      <w:fldChar w:fldCharType="end"/>
    </w:r>
    <w:r w:rsidR="00AF7F98">
      <w:rPr>
        <w:rStyle w:val="PageNumber"/>
      </w:rPr>
      <w:t>/</w:t>
    </w:r>
    <w:r>
      <w:rPr>
        <w:rStyle w:val="PageNumber"/>
      </w:rPr>
      <w:fldChar w:fldCharType="begin"/>
    </w:r>
    <w:r w:rsidR="00AF7F98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0F7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FC" w:rsidRDefault="004E11FC">
      <w:r>
        <w:separator/>
      </w:r>
    </w:p>
  </w:footnote>
  <w:footnote w:type="continuationSeparator" w:id="0">
    <w:p w:rsidR="004E11FC" w:rsidRDefault="004E1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F98" w:rsidRDefault="00AF7F98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D2CCA8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FFFFFF80"/>
    <w:multiLevelType w:val="singleLevel"/>
    <w:tmpl w:val="1A2C810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8D1626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96DCF7C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E9B2F24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8F067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148B90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8">
    <w:nsid w:val="0A174E2A"/>
    <w:multiLevelType w:val="hybridMultilevel"/>
    <w:tmpl w:val="B5400BEA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9">
    <w:nsid w:val="0F752E1E"/>
    <w:multiLevelType w:val="hybridMultilevel"/>
    <w:tmpl w:val="5F7A650A"/>
    <w:lvl w:ilvl="0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0">
    <w:nsid w:val="14D96B8C"/>
    <w:multiLevelType w:val="hybridMultilevel"/>
    <w:tmpl w:val="428A01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74C19"/>
    <w:multiLevelType w:val="multilevel"/>
    <w:tmpl w:val="D5FCD882"/>
    <w:lvl w:ilvl="0">
      <w:start w:val="1"/>
      <w:numFmt w:val="decimal"/>
      <w:lvlText w:val="%1"/>
      <w:lvlJc w:val="left"/>
      <w:pPr>
        <w:ind w:left="1140" w:hanging="114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588" w:hanging="588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>
    <w:nsid w:val="1FDE3EBC"/>
    <w:multiLevelType w:val="hybridMultilevel"/>
    <w:tmpl w:val="6CBE1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94469B"/>
    <w:multiLevelType w:val="hybridMultilevel"/>
    <w:tmpl w:val="8F7A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63BA8"/>
    <w:multiLevelType w:val="hybridMultilevel"/>
    <w:tmpl w:val="AE069B10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ED474A6">
      <w:start w:val="11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A59A8C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62AAB1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CBB430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C9F660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4C002D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E0C211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554A89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5">
    <w:nsid w:val="2CB97F20"/>
    <w:multiLevelType w:val="hybridMultilevel"/>
    <w:tmpl w:val="A81CC1A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EE3669A"/>
    <w:multiLevelType w:val="hybridMultilevel"/>
    <w:tmpl w:val="C70E0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03C9A"/>
    <w:multiLevelType w:val="hybridMultilevel"/>
    <w:tmpl w:val="623E67E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1C64867"/>
    <w:multiLevelType w:val="hybridMultilevel"/>
    <w:tmpl w:val="F3C0AD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96774"/>
    <w:multiLevelType w:val="hybridMultilevel"/>
    <w:tmpl w:val="56C2C8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8C3FC9"/>
    <w:multiLevelType w:val="hybridMultilevel"/>
    <w:tmpl w:val="48624DC8"/>
    <w:lvl w:ilvl="0" w:tplc="4D8EB752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2">
    <w:nsid w:val="40D1500A"/>
    <w:multiLevelType w:val="hybridMultilevel"/>
    <w:tmpl w:val="1248C8B0"/>
    <w:lvl w:ilvl="0" w:tplc="C132322A">
      <w:start w:val="2"/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>
    <w:nsid w:val="43653AEF"/>
    <w:multiLevelType w:val="hybridMultilevel"/>
    <w:tmpl w:val="C54EC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1828FAAE">
      <w:start w:val="1"/>
      <w:numFmt w:val="bullet"/>
      <w:lvlText w:val="-"/>
      <w:lvlJc w:val="left"/>
      <w:pPr>
        <w:ind w:left="2880" w:hanging="360"/>
      </w:pPr>
      <w:rPr>
        <w:rFonts w:ascii="SimSun" w:hAnsi="SimSu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8B796A"/>
    <w:multiLevelType w:val="hybridMultilevel"/>
    <w:tmpl w:val="40823F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C55FC7"/>
    <w:multiLevelType w:val="hybridMultilevel"/>
    <w:tmpl w:val="23E69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DB4815"/>
    <w:multiLevelType w:val="hybridMultilevel"/>
    <w:tmpl w:val="8022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4131EC"/>
    <w:multiLevelType w:val="hybridMultilevel"/>
    <w:tmpl w:val="B0900720"/>
    <w:lvl w:ilvl="0" w:tplc="04090011">
      <w:start w:val="1"/>
      <w:numFmt w:val="decimal"/>
      <w:lvlText w:val="%1)"/>
      <w:lvlJc w:val="left"/>
      <w:pPr>
        <w:ind w:left="8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8">
    <w:nsid w:val="580E53DC"/>
    <w:multiLevelType w:val="hybridMultilevel"/>
    <w:tmpl w:val="E3E693B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AE423C1"/>
    <w:multiLevelType w:val="hybridMultilevel"/>
    <w:tmpl w:val="DBEED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4F244A"/>
    <w:multiLevelType w:val="hybridMultilevel"/>
    <w:tmpl w:val="A7503C74"/>
    <w:lvl w:ilvl="0" w:tplc="0E1A42C4">
      <w:start w:val="2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>
    <w:nsid w:val="5DAC5D7A"/>
    <w:multiLevelType w:val="hybridMultilevel"/>
    <w:tmpl w:val="F524FDD4"/>
    <w:lvl w:ilvl="0" w:tplc="63BC81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5C5C50"/>
    <w:multiLevelType w:val="hybridMultilevel"/>
    <w:tmpl w:val="7576CE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827C90"/>
    <w:multiLevelType w:val="hybridMultilevel"/>
    <w:tmpl w:val="6E04FD8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>
    <w:nsid w:val="680977CA"/>
    <w:multiLevelType w:val="hybridMultilevel"/>
    <w:tmpl w:val="BF42F91E"/>
    <w:lvl w:ilvl="0" w:tplc="0409000B">
      <w:start w:val="1"/>
      <w:numFmt w:val="bullet"/>
      <w:lvlText w:val=""/>
      <w:lvlJc w:val="left"/>
      <w:pPr>
        <w:ind w:left="5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35">
    <w:nsid w:val="696E64C0"/>
    <w:multiLevelType w:val="hybridMultilevel"/>
    <w:tmpl w:val="DB2E16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B2A690E"/>
    <w:multiLevelType w:val="hybridMultilevel"/>
    <w:tmpl w:val="3D9627F2"/>
    <w:lvl w:ilvl="0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>
    <w:nsid w:val="73177EB4"/>
    <w:multiLevelType w:val="hybridMultilevel"/>
    <w:tmpl w:val="8648E50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8">
    <w:nsid w:val="75D07330"/>
    <w:multiLevelType w:val="hybridMultilevel"/>
    <w:tmpl w:val="73A8665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72661F"/>
    <w:multiLevelType w:val="hybridMultilevel"/>
    <w:tmpl w:val="ECD8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6C01C1"/>
    <w:multiLevelType w:val="hybridMultilevel"/>
    <w:tmpl w:val="0BB09BEA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6"/>
  </w:num>
  <w:num w:numId="16">
    <w:abstractNumId w:val="7"/>
  </w:num>
  <w:num w:numId="17">
    <w:abstractNumId w:val="34"/>
  </w:num>
  <w:num w:numId="18">
    <w:abstractNumId w:val="11"/>
  </w:num>
  <w:num w:numId="19">
    <w:abstractNumId w:val="12"/>
  </w:num>
  <w:num w:numId="20">
    <w:abstractNumId w:val="20"/>
  </w:num>
  <w:num w:numId="21">
    <w:abstractNumId w:val="14"/>
  </w:num>
  <w:num w:numId="22">
    <w:abstractNumId w:val="37"/>
  </w:num>
  <w:num w:numId="23">
    <w:abstractNumId w:val="27"/>
  </w:num>
  <w:num w:numId="24">
    <w:abstractNumId w:val="35"/>
  </w:num>
  <w:num w:numId="25">
    <w:abstractNumId w:val="21"/>
  </w:num>
  <w:num w:numId="26">
    <w:abstractNumId w:val="31"/>
  </w:num>
  <w:num w:numId="27">
    <w:abstractNumId w:val="28"/>
  </w:num>
  <w:num w:numId="28">
    <w:abstractNumId w:val="38"/>
  </w:num>
  <w:num w:numId="29">
    <w:abstractNumId w:val="18"/>
  </w:num>
  <w:num w:numId="30">
    <w:abstractNumId w:val="40"/>
  </w:num>
  <w:num w:numId="31">
    <w:abstractNumId w:val="32"/>
  </w:num>
  <w:num w:numId="32">
    <w:abstractNumId w:val="29"/>
  </w:num>
  <w:num w:numId="33">
    <w:abstractNumId w:val="25"/>
  </w:num>
  <w:num w:numId="34">
    <w:abstractNumId w:val="33"/>
  </w:num>
  <w:num w:numId="35">
    <w:abstractNumId w:val="36"/>
  </w:num>
  <w:num w:numId="36">
    <w:abstractNumId w:val="9"/>
  </w:num>
  <w:num w:numId="37">
    <w:abstractNumId w:val="15"/>
  </w:num>
  <w:num w:numId="38">
    <w:abstractNumId w:val="30"/>
  </w:num>
  <w:num w:numId="39">
    <w:abstractNumId w:val="22"/>
  </w:num>
  <w:num w:numId="40">
    <w:abstractNumId w:val="13"/>
  </w:num>
  <w:num w:numId="41">
    <w:abstractNumId w:val="26"/>
  </w:num>
  <w:num w:numId="42">
    <w:abstractNumId w:val="23"/>
  </w:num>
  <w:num w:numId="43">
    <w:abstractNumId w:val="17"/>
  </w:num>
  <w:num w:numId="44">
    <w:abstractNumId w:val="19"/>
  </w:num>
  <w:num w:numId="45">
    <w:abstractNumId w:val="8"/>
  </w:num>
  <w:num w:numId="46">
    <w:abstractNumId w:val="39"/>
  </w:num>
  <w:num w:numId="47">
    <w:abstractNumId w:val="24"/>
  </w:num>
  <w:num w:numId="48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0FA"/>
    <w:rsid w:val="000004CA"/>
    <w:rsid w:val="00000515"/>
    <w:rsid w:val="00000ECA"/>
    <w:rsid w:val="00001FC3"/>
    <w:rsid w:val="00002375"/>
    <w:rsid w:val="00002CB1"/>
    <w:rsid w:val="00003131"/>
    <w:rsid w:val="00003697"/>
    <w:rsid w:val="000037FB"/>
    <w:rsid w:val="000044F2"/>
    <w:rsid w:val="00004885"/>
    <w:rsid w:val="00004B7D"/>
    <w:rsid w:val="00004D8C"/>
    <w:rsid w:val="00004DCB"/>
    <w:rsid w:val="000051F0"/>
    <w:rsid w:val="0000553B"/>
    <w:rsid w:val="00005F08"/>
    <w:rsid w:val="00006780"/>
    <w:rsid w:val="00006C7A"/>
    <w:rsid w:val="0000792C"/>
    <w:rsid w:val="000101EF"/>
    <w:rsid w:val="00010E97"/>
    <w:rsid w:val="00010F37"/>
    <w:rsid w:val="00010FD1"/>
    <w:rsid w:val="00011845"/>
    <w:rsid w:val="00011A3C"/>
    <w:rsid w:val="0001222A"/>
    <w:rsid w:val="0001224B"/>
    <w:rsid w:val="00012438"/>
    <w:rsid w:val="000124D1"/>
    <w:rsid w:val="00012A6F"/>
    <w:rsid w:val="00012F89"/>
    <w:rsid w:val="0001321B"/>
    <w:rsid w:val="00013473"/>
    <w:rsid w:val="00013B63"/>
    <w:rsid w:val="000141F0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124"/>
    <w:rsid w:val="000222F7"/>
    <w:rsid w:val="00023324"/>
    <w:rsid w:val="00023C29"/>
    <w:rsid w:val="00024A74"/>
    <w:rsid w:val="00024E37"/>
    <w:rsid w:val="0002506A"/>
    <w:rsid w:val="000255A1"/>
    <w:rsid w:val="000258DD"/>
    <w:rsid w:val="0002591B"/>
    <w:rsid w:val="000266AE"/>
    <w:rsid w:val="00026905"/>
    <w:rsid w:val="00026977"/>
    <w:rsid w:val="00026A95"/>
    <w:rsid w:val="00026EF9"/>
    <w:rsid w:val="00027333"/>
    <w:rsid w:val="0002794C"/>
    <w:rsid w:val="000300FE"/>
    <w:rsid w:val="00030F74"/>
    <w:rsid w:val="00031EDD"/>
    <w:rsid w:val="000321DC"/>
    <w:rsid w:val="00032D11"/>
    <w:rsid w:val="00034953"/>
    <w:rsid w:val="000349B7"/>
    <w:rsid w:val="0003540B"/>
    <w:rsid w:val="00035922"/>
    <w:rsid w:val="00035BE1"/>
    <w:rsid w:val="00036C45"/>
    <w:rsid w:val="00036E9B"/>
    <w:rsid w:val="00036FA7"/>
    <w:rsid w:val="000370F2"/>
    <w:rsid w:val="00037586"/>
    <w:rsid w:val="0003777F"/>
    <w:rsid w:val="000377E3"/>
    <w:rsid w:val="000378EB"/>
    <w:rsid w:val="00037A21"/>
    <w:rsid w:val="00040063"/>
    <w:rsid w:val="000404F2"/>
    <w:rsid w:val="000413B8"/>
    <w:rsid w:val="0004182E"/>
    <w:rsid w:val="000418C8"/>
    <w:rsid w:val="00041944"/>
    <w:rsid w:val="00042619"/>
    <w:rsid w:val="000429E2"/>
    <w:rsid w:val="00042BFC"/>
    <w:rsid w:val="000430CF"/>
    <w:rsid w:val="00043703"/>
    <w:rsid w:val="00043F41"/>
    <w:rsid w:val="00043F69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250"/>
    <w:rsid w:val="0005055B"/>
    <w:rsid w:val="000505E0"/>
    <w:rsid w:val="00051135"/>
    <w:rsid w:val="00051830"/>
    <w:rsid w:val="00051F0B"/>
    <w:rsid w:val="0005201C"/>
    <w:rsid w:val="00052026"/>
    <w:rsid w:val="0005291A"/>
    <w:rsid w:val="00052AE3"/>
    <w:rsid w:val="000531A8"/>
    <w:rsid w:val="00053422"/>
    <w:rsid w:val="000536F2"/>
    <w:rsid w:val="00053849"/>
    <w:rsid w:val="00053A47"/>
    <w:rsid w:val="0005456E"/>
    <w:rsid w:val="00054ACE"/>
    <w:rsid w:val="00054DAB"/>
    <w:rsid w:val="00055045"/>
    <w:rsid w:val="0005504C"/>
    <w:rsid w:val="00055205"/>
    <w:rsid w:val="000556C2"/>
    <w:rsid w:val="00055873"/>
    <w:rsid w:val="00055B8E"/>
    <w:rsid w:val="00055C3D"/>
    <w:rsid w:val="0005602E"/>
    <w:rsid w:val="00056057"/>
    <w:rsid w:val="000562A7"/>
    <w:rsid w:val="000572A7"/>
    <w:rsid w:val="00057DF9"/>
    <w:rsid w:val="00057F68"/>
    <w:rsid w:val="00057F6C"/>
    <w:rsid w:val="00060586"/>
    <w:rsid w:val="00060FDB"/>
    <w:rsid w:val="000612C5"/>
    <w:rsid w:val="0006180E"/>
    <w:rsid w:val="000621A9"/>
    <w:rsid w:val="0006263A"/>
    <w:rsid w:val="00063485"/>
    <w:rsid w:val="00063F57"/>
    <w:rsid w:val="0006480B"/>
    <w:rsid w:val="00064A2B"/>
    <w:rsid w:val="0006549C"/>
    <w:rsid w:val="000658C0"/>
    <w:rsid w:val="00065D64"/>
    <w:rsid w:val="000667D1"/>
    <w:rsid w:val="00067087"/>
    <w:rsid w:val="0006739D"/>
    <w:rsid w:val="0006777C"/>
    <w:rsid w:val="00067B47"/>
    <w:rsid w:val="00067FE2"/>
    <w:rsid w:val="0007118F"/>
    <w:rsid w:val="000716FB"/>
    <w:rsid w:val="00071DFD"/>
    <w:rsid w:val="00072E75"/>
    <w:rsid w:val="00072EFA"/>
    <w:rsid w:val="00073178"/>
    <w:rsid w:val="00073785"/>
    <w:rsid w:val="00074375"/>
    <w:rsid w:val="000743A0"/>
    <w:rsid w:val="000743B7"/>
    <w:rsid w:val="00074BF5"/>
    <w:rsid w:val="00075208"/>
    <w:rsid w:val="000752CD"/>
    <w:rsid w:val="0007543F"/>
    <w:rsid w:val="00075680"/>
    <w:rsid w:val="00075876"/>
    <w:rsid w:val="00075999"/>
    <w:rsid w:val="000805B2"/>
    <w:rsid w:val="000808B8"/>
    <w:rsid w:val="00080D74"/>
    <w:rsid w:val="000812AD"/>
    <w:rsid w:val="000812F0"/>
    <w:rsid w:val="000818C0"/>
    <w:rsid w:val="00081E46"/>
    <w:rsid w:val="00082470"/>
    <w:rsid w:val="000826FF"/>
    <w:rsid w:val="00082A49"/>
    <w:rsid w:val="00082AA9"/>
    <w:rsid w:val="00083008"/>
    <w:rsid w:val="00083322"/>
    <w:rsid w:val="00084255"/>
    <w:rsid w:val="0008454D"/>
    <w:rsid w:val="00084BCB"/>
    <w:rsid w:val="00084F08"/>
    <w:rsid w:val="00085239"/>
    <w:rsid w:val="000862BA"/>
    <w:rsid w:val="000862F6"/>
    <w:rsid w:val="00086B50"/>
    <w:rsid w:val="00086C4D"/>
    <w:rsid w:val="00086CC0"/>
    <w:rsid w:val="0008760B"/>
    <w:rsid w:val="00087E29"/>
    <w:rsid w:val="00090573"/>
    <w:rsid w:val="00090A00"/>
    <w:rsid w:val="00090BEB"/>
    <w:rsid w:val="000921E3"/>
    <w:rsid w:val="000922B4"/>
    <w:rsid w:val="000931C3"/>
    <w:rsid w:val="00093473"/>
    <w:rsid w:val="00093FA7"/>
    <w:rsid w:val="0009437A"/>
    <w:rsid w:val="000947B7"/>
    <w:rsid w:val="00094C16"/>
    <w:rsid w:val="0009543D"/>
    <w:rsid w:val="00095671"/>
    <w:rsid w:val="00095920"/>
    <w:rsid w:val="00095EE8"/>
    <w:rsid w:val="00095F53"/>
    <w:rsid w:val="0009653B"/>
    <w:rsid w:val="000968D8"/>
    <w:rsid w:val="00096B61"/>
    <w:rsid w:val="0009709B"/>
    <w:rsid w:val="0009724D"/>
    <w:rsid w:val="000973D1"/>
    <w:rsid w:val="000974EF"/>
    <w:rsid w:val="000979F0"/>
    <w:rsid w:val="00097AE8"/>
    <w:rsid w:val="00097C42"/>
    <w:rsid w:val="000A02DC"/>
    <w:rsid w:val="000A09C0"/>
    <w:rsid w:val="000A0CA1"/>
    <w:rsid w:val="000A0E99"/>
    <w:rsid w:val="000A11F5"/>
    <w:rsid w:val="000A1686"/>
    <w:rsid w:val="000A1AD3"/>
    <w:rsid w:val="000A1D49"/>
    <w:rsid w:val="000A1FDF"/>
    <w:rsid w:val="000A2C14"/>
    <w:rsid w:val="000A2D70"/>
    <w:rsid w:val="000A3ACB"/>
    <w:rsid w:val="000A49DE"/>
    <w:rsid w:val="000A4B74"/>
    <w:rsid w:val="000A4BF9"/>
    <w:rsid w:val="000A5182"/>
    <w:rsid w:val="000A54DF"/>
    <w:rsid w:val="000A599F"/>
    <w:rsid w:val="000A61CB"/>
    <w:rsid w:val="000A6788"/>
    <w:rsid w:val="000A6AC6"/>
    <w:rsid w:val="000A6CFE"/>
    <w:rsid w:val="000A7C88"/>
    <w:rsid w:val="000B02C2"/>
    <w:rsid w:val="000B081C"/>
    <w:rsid w:val="000B10AB"/>
    <w:rsid w:val="000B1864"/>
    <w:rsid w:val="000B1CD3"/>
    <w:rsid w:val="000B256B"/>
    <w:rsid w:val="000B2C7B"/>
    <w:rsid w:val="000B32D4"/>
    <w:rsid w:val="000B38DA"/>
    <w:rsid w:val="000B3C63"/>
    <w:rsid w:val="000B3F37"/>
    <w:rsid w:val="000B49D7"/>
    <w:rsid w:val="000B527B"/>
    <w:rsid w:val="000B546F"/>
    <w:rsid w:val="000B65BE"/>
    <w:rsid w:val="000B66DB"/>
    <w:rsid w:val="000B6BDF"/>
    <w:rsid w:val="000B71B6"/>
    <w:rsid w:val="000B7D5E"/>
    <w:rsid w:val="000B7E23"/>
    <w:rsid w:val="000C0308"/>
    <w:rsid w:val="000C133A"/>
    <w:rsid w:val="000C1AEC"/>
    <w:rsid w:val="000C1DBD"/>
    <w:rsid w:val="000C2250"/>
    <w:rsid w:val="000C25A2"/>
    <w:rsid w:val="000C279F"/>
    <w:rsid w:val="000C2DE1"/>
    <w:rsid w:val="000C2EBC"/>
    <w:rsid w:val="000C393F"/>
    <w:rsid w:val="000C434B"/>
    <w:rsid w:val="000C47E5"/>
    <w:rsid w:val="000C4C76"/>
    <w:rsid w:val="000C5759"/>
    <w:rsid w:val="000C57F0"/>
    <w:rsid w:val="000C5E7D"/>
    <w:rsid w:val="000C5F42"/>
    <w:rsid w:val="000C673C"/>
    <w:rsid w:val="000C69F8"/>
    <w:rsid w:val="000C71D9"/>
    <w:rsid w:val="000C72F6"/>
    <w:rsid w:val="000C741C"/>
    <w:rsid w:val="000C7F09"/>
    <w:rsid w:val="000D037E"/>
    <w:rsid w:val="000D0A0F"/>
    <w:rsid w:val="000D0AB8"/>
    <w:rsid w:val="000D0BCC"/>
    <w:rsid w:val="000D0F9A"/>
    <w:rsid w:val="000D1374"/>
    <w:rsid w:val="000D148D"/>
    <w:rsid w:val="000D14EB"/>
    <w:rsid w:val="000D1610"/>
    <w:rsid w:val="000D206C"/>
    <w:rsid w:val="000D2AE0"/>
    <w:rsid w:val="000D2D93"/>
    <w:rsid w:val="000D362A"/>
    <w:rsid w:val="000D37FA"/>
    <w:rsid w:val="000D3D3C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0292"/>
    <w:rsid w:val="000E14B0"/>
    <w:rsid w:val="000E14B9"/>
    <w:rsid w:val="000E15EB"/>
    <w:rsid w:val="000E182B"/>
    <w:rsid w:val="000E1838"/>
    <w:rsid w:val="000E187A"/>
    <w:rsid w:val="000E1DAD"/>
    <w:rsid w:val="000E1E8E"/>
    <w:rsid w:val="000E261A"/>
    <w:rsid w:val="000E279B"/>
    <w:rsid w:val="000E3075"/>
    <w:rsid w:val="000E3358"/>
    <w:rsid w:val="000E3713"/>
    <w:rsid w:val="000E38ED"/>
    <w:rsid w:val="000E393E"/>
    <w:rsid w:val="000E3DC1"/>
    <w:rsid w:val="000E3F84"/>
    <w:rsid w:val="000E4AEC"/>
    <w:rsid w:val="000E4B04"/>
    <w:rsid w:val="000E4C9B"/>
    <w:rsid w:val="000E4D01"/>
    <w:rsid w:val="000E5830"/>
    <w:rsid w:val="000E5C4E"/>
    <w:rsid w:val="000E5EE2"/>
    <w:rsid w:val="000E65A7"/>
    <w:rsid w:val="000E6635"/>
    <w:rsid w:val="000E6F62"/>
    <w:rsid w:val="000E7170"/>
    <w:rsid w:val="000E7A36"/>
    <w:rsid w:val="000E7BA2"/>
    <w:rsid w:val="000E7F51"/>
    <w:rsid w:val="000F00D8"/>
    <w:rsid w:val="000F095B"/>
    <w:rsid w:val="000F13C4"/>
    <w:rsid w:val="000F13D7"/>
    <w:rsid w:val="000F17E4"/>
    <w:rsid w:val="000F1CF3"/>
    <w:rsid w:val="000F20CD"/>
    <w:rsid w:val="000F26A0"/>
    <w:rsid w:val="000F2965"/>
    <w:rsid w:val="000F2B22"/>
    <w:rsid w:val="000F3184"/>
    <w:rsid w:val="000F34C7"/>
    <w:rsid w:val="000F3B40"/>
    <w:rsid w:val="000F413B"/>
    <w:rsid w:val="000F41EE"/>
    <w:rsid w:val="000F42EA"/>
    <w:rsid w:val="000F4B93"/>
    <w:rsid w:val="000F4CAF"/>
    <w:rsid w:val="000F4F44"/>
    <w:rsid w:val="000F53CB"/>
    <w:rsid w:val="000F6881"/>
    <w:rsid w:val="000F6C32"/>
    <w:rsid w:val="000F7520"/>
    <w:rsid w:val="00100097"/>
    <w:rsid w:val="001000E9"/>
    <w:rsid w:val="00100169"/>
    <w:rsid w:val="0010067A"/>
    <w:rsid w:val="00100882"/>
    <w:rsid w:val="00101489"/>
    <w:rsid w:val="00101A0E"/>
    <w:rsid w:val="00101ACE"/>
    <w:rsid w:val="00102147"/>
    <w:rsid w:val="00102E34"/>
    <w:rsid w:val="0010303C"/>
    <w:rsid w:val="00103658"/>
    <w:rsid w:val="0010366C"/>
    <w:rsid w:val="00104058"/>
    <w:rsid w:val="0010405D"/>
    <w:rsid w:val="00104228"/>
    <w:rsid w:val="001045E5"/>
    <w:rsid w:val="00104A80"/>
    <w:rsid w:val="001050B7"/>
    <w:rsid w:val="0010521E"/>
    <w:rsid w:val="0010568A"/>
    <w:rsid w:val="00105820"/>
    <w:rsid w:val="00105CEE"/>
    <w:rsid w:val="0010660E"/>
    <w:rsid w:val="00106818"/>
    <w:rsid w:val="00106A95"/>
    <w:rsid w:val="00106CC3"/>
    <w:rsid w:val="00106E7E"/>
    <w:rsid w:val="00110230"/>
    <w:rsid w:val="001113EC"/>
    <w:rsid w:val="001115C0"/>
    <w:rsid w:val="001115F4"/>
    <w:rsid w:val="00111AD9"/>
    <w:rsid w:val="00112092"/>
    <w:rsid w:val="00112B8F"/>
    <w:rsid w:val="001134DA"/>
    <w:rsid w:val="00113568"/>
    <w:rsid w:val="0011372B"/>
    <w:rsid w:val="00113860"/>
    <w:rsid w:val="00113D8F"/>
    <w:rsid w:val="001140FA"/>
    <w:rsid w:val="0011411E"/>
    <w:rsid w:val="001141CF"/>
    <w:rsid w:val="00114379"/>
    <w:rsid w:val="001146A3"/>
    <w:rsid w:val="001146C6"/>
    <w:rsid w:val="001147B8"/>
    <w:rsid w:val="00114949"/>
    <w:rsid w:val="00114D98"/>
    <w:rsid w:val="00114E61"/>
    <w:rsid w:val="00114EA7"/>
    <w:rsid w:val="0011536C"/>
    <w:rsid w:val="0011539F"/>
    <w:rsid w:val="00115716"/>
    <w:rsid w:val="0011584C"/>
    <w:rsid w:val="00116595"/>
    <w:rsid w:val="00117957"/>
    <w:rsid w:val="001202E1"/>
    <w:rsid w:val="001203DB"/>
    <w:rsid w:val="0012079F"/>
    <w:rsid w:val="001207F3"/>
    <w:rsid w:val="0012150E"/>
    <w:rsid w:val="00121695"/>
    <w:rsid w:val="00121838"/>
    <w:rsid w:val="00121919"/>
    <w:rsid w:val="00122842"/>
    <w:rsid w:val="0012345C"/>
    <w:rsid w:val="00123975"/>
    <w:rsid w:val="00123C5D"/>
    <w:rsid w:val="00123DED"/>
    <w:rsid w:val="0012467D"/>
    <w:rsid w:val="001246EC"/>
    <w:rsid w:val="001249D7"/>
    <w:rsid w:val="00124E10"/>
    <w:rsid w:val="00125078"/>
    <w:rsid w:val="001252FE"/>
    <w:rsid w:val="00125629"/>
    <w:rsid w:val="001256EA"/>
    <w:rsid w:val="00125767"/>
    <w:rsid w:val="00127152"/>
    <w:rsid w:val="0012738A"/>
    <w:rsid w:val="001274AC"/>
    <w:rsid w:val="001274BF"/>
    <w:rsid w:val="001275E6"/>
    <w:rsid w:val="00127DDF"/>
    <w:rsid w:val="00127DE2"/>
    <w:rsid w:val="00127EE4"/>
    <w:rsid w:val="00127F28"/>
    <w:rsid w:val="00130714"/>
    <w:rsid w:val="00130953"/>
    <w:rsid w:val="00130D59"/>
    <w:rsid w:val="00131393"/>
    <w:rsid w:val="00131683"/>
    <w:rsid w:val="00131AC6"/>
    <w:rsid w:val="001321CE"/>
    <w:rsid w:val="001322B0"/>
    <w:rsid w:val="001322E8"/>
    <w:rsid w:val="00132767"/>
    <w:rsid w:val="00132917"/>
    <w:rsid w:val="0013334C"/>
    <w:rsid w:val="00133A83"/>
    <w:rsid w:val="00133EBD"/>
    <w:rsid w:val="00135015"/>
    <w:rsid w:val="00135095"/>
    <w:rsid w:val="00135829"/>
    <w:rsid w:val="001358A7"/>
    <w:rsid w:val="001358F4"/>
    <w:rsid w:val="0013612A"/>
    <w:rsid w:val="00136998"/>
    <w:rsid w:val="00136AAD"/>
    <w:rsid w:val="00136EDD"/>
    <w:rsid w:val="0013716F"/>
    <w:rsid w:val="00137280"/>
    <w:rsid w:val="00137288"/>
    <w:rsid w:val="00137480"/>
    <w:rsid w:val="001376F7"/>
    <w:rsid w:val="00140608"/>
    <w:rsid w:val="0014073C"/>
    <w:rsid w:val="00140762"/>
    <w:rsid w:val="00140E5E"/>
    <w:rsid w:val="00140F71"/>
    <w:rsid w:val="0014107B"/>
    <w:rsid w:val="001410F1"/>
    <w:rsid w:val="001418FE"/>
    <w:rsid w:val="00141E46"/>
    <w:rsid w:val="0014206B"/>
    <w:rsid w:val="00142093"/>
    <w:rsid w:val="001421F4"/>
    <w:rsid w:val="0014222D"/>
    <w:rsid w:val="00142BFC"/>
    <w:rsid w:val="00142E42"/>
    <w:rsid w:val="00143561"/>
    <w:rsid w:val="0014371C"/>
    <w:rsid w:val="00143BD5"/>
    <w:rsid w:val="00143FFE"/>
    <w:rsid w:val="0014471E"/>
    <w:rsid w:val="0014487D"/>
    <w:rsid w:val="0014491B"/>
    <w:rsid w:val="00144A9C"/>
    <w:rsid w:val="00144B02"/>
    <w:rsid w:val="00144B3F"/>
    <w:rsid w:val="00144E04"/>
    <w:rsid w:val="00144FF1"/>
    <w:rsid w:val="0014508C"/>
    <w:rsid w:val="001454C4"/>
    <w:rsid w:val="001470EA"/>
    <w:rsid w:val="00147A55"/>
    <w:rsid w:val="00147C7A"/>
    <w:rsid w:val="00147D65"/>
    <w:rsid w:val="00147D91"/>
    <w:rsid w:val="00147DBF"/>
    <w:rsid w:val="00150082"/>
    <w:rsid w:val="001508E1"/>
    <w:rsid w:val="001510ED"/>
    <w:rsid w:val="00151805"/>
    <w:rsid w:val="00152066"/>
    <w:rsid w:val="00152147"/>
    <w:rsid w:val="00152A3B"/>
    <w:rsid w:val="00152D78"/>
    <w:rsid w:val="0015347E"/>
    <w:rsid w:val="00153A48"/>
    <w:rsid w:val="00153A6B"/>
    <w:rsid w:val="00153EEF"/>
    <w:rsid w:val="00153F29"/>
    <w:rsid w:val="001544AB"/>
    <w:rsid w:val="00156260"/>
    <w:rsid w:val="001564A6"/>
    <w:rsid w:val="001570D1"/>
    <w:rsid w:val="0016019C"/>
    <w:rsid w:val="00160674"/>
    <w:rsid w:val="00160786"/>
    <w:rsid w:val="0016100E"/>
    <w:rsid w:val="00162262"/>
    <w:rsid w:val="00162BD5"/>
    <w:rsid w:val="00162CF1"/>
    <w:rsid w:val="00162F82"/>
    <w:rsid w:val="001630E4"/>
    <w:rsid w:val="001639BC"/>
    <w:rsid w:val="00163AFC"/>
    <w:rsid w:val="00164084"/>
    <w:rsid w:val="00164646"/>
    <w:rsid w:val="001647FA"/>
    <w:rsid w:val="0016493C"/>
    <w:rsid w:val="0016506C"/>
    <w:rsid w:val="00165137"/>
    <w:rsid w:val="0016634F"/>
    <w:rsid w:val="001669F9"/>
    <w:rsid w:val="0016700E"/>
    <w:rsid w:val="0016764C"/>
    <w:rsid w:val="00170397"/>
    <w:rsid w:val="001706E4"/>
    <w:rsid w:val="001708D0"/>
    <w:rsid w:val="0017175F"/>
    <w:rsid w:val="00171BC2"/>
    <w:rsid w:val="00171D7E"/>
    <w:rsid w:val="00171F14"/>
    <w:rsid w:val="001723C5"/>
    <w:rsid w:val="001729E1"/>
    <w:rsid w:val="00172A11"/>
    <w:rsid w:val="00172B61"/>
    <w:rsid w:val="00172C20"/>
    <w:rsid w:val="001738A5"/>
    <w:rsid w:val="00173A00"/>
    <w:rsid w:val="00173EA2"/>
    <w:rsid w:val="00174517"/>
    <w:rsid w:val="00174DDB"/>
    <w:rsid w:val="00174F50"/>
    <w:rsid w:val="001752EC"/>
    <w:rsid w:val="0017559C"/>
    <w:rsid w:val="00175B5A"/>
    <w:rsid w:val="00176414"/>
    <w:rsid w:val="00176FBE"/>
    <w:rsid w:val="0017714C"/>
    <w:rsid w:val="0017722E"/>
    <w:rsid w:val="0017728A"/>
    <w:rsid w:val="00177711"/>
    <w:rsid w:val="00177A0D"/>
    <w:rsid w:val="00177DFF"/>
    <w:rsid w:val="00177EBD"/>
    <w:rsid w:val="00180142"/>
    <w:rsid w:val="0018016C"/>
    <w:rsid w:val="00180E60"/>
    <w:rsid w:val="00181649"/>
    <w:rsid w:val="001817BA"/>
    <w:rsid w:val="00181B3A"/>
    <w:rsid w:val="00181B99"/>
    <w:rsid w:val="001820B2"/>
    <w:rsid w:val="001820D8"/>
    <w:rsid w:val="001821E9"/>
    <w:rsid w:val="00182B4F"/>
    <w:rsid w:val="001836DF"/>
    <w:rsid w:val="00183CC6"/>
    <w:rsid w:val="00183F11"/>
    <w:rsid w:val="001840F5"/>
    <w:rsid w:val="00184DAB"/>
    <w:rsid w:val="00184EA2"/>
    <w:rsid w:val="00184F51"/>
    <w:rsid w:val="00185257"/>
    <w:rsid w:val="00185D74"/>
    <w:rsid w:val="00185E59"/>
    <w:rsid w:val="00185EE8"/>
    <w:rsid w:val="00185F10"/>
    <w:rsid w:val="00186395"/>
    <w:rsid w:val="00186B4D"/>
    <w:rsid w:val="00187646"/>
    <w:rsid w:val="0018767B"/>
    <w:rsid w:val="00187D06"/>
    <w:rsid w:val="00190927"/>
    <w:rsid w:val="00190BD5"/>
    <w:rsid w:val="00190CF7"/>
    <w:rsid w:val="00191727"/>
    <w:rsid w:val="00191EBF"/>
    <w:rsid w:val="001925E5"/>
    <w:rsid w:val="0019275E"/>
    <w:rsid w:val="00192D6D"/>
    <w:rsid w:val="00193987"/>
    <w:rsid w:val="001947A0"/>
    <w:rsid w:val="00194CFD"/>
    <w:rsid w:val="0019573B"/>
    <w:rsid w:val="0019592C"/>
    <w:rsid w:val="00195B20"/>
    <w:rsid w:val="00196085"/>
    <w:rsid w:val="00196B6B"/>
    <w:rsid w:val="00196B90"/>
    <w:rsid w:val="00196C51"/>
    <w:rsid w:val="00196FF4"/>
    <w:rsid w:val="0019734F"/>
    <w:rsid w:val="001A0303"/>
    <w:rsid w:val="001A0394"/>
    <w:rsid w:val="001A067A"/>
    <w:rsid w:val="001A0AD6"/>
    <w:rsid w:val="001A0C7A"/>
    <w:rsid w:val="001A10E7"/>
    <w:rsid w:val="001A138B"/>
    <w:rsid w:val="001A2939"/>
    <w:rsid w:val="001A2BA9"/>
    <w:rsid w:val="001A2FD5"/>
    <w:rsid w:val="001A3037"/>
    <w:rsid w:val="001A30FB"/>
    <w:rsid w:val="001A3516"/>
    <w:rsid w:val="001A36CF"/>
    <w:rsid w:val="001A3974"/>
    <w:rsid w:val="001A3D4F"/>
    <w:rsid w:val="001A3F0F"/>
    <w:rsid w:val="001A3FA5"/>
    <w:rsid w:val="001A4EDF"/>
    <w:rsid w:val="001A61A0"/>
    <w:rsid w:val="001A6992"/>
    <w:rsid w:val="001A6AFE"/>
    <w:rsid w:val="001A706D"/>
    <w:rsid w:val="001A71EB"/>
    <w:rsid w:val="001A72EE"/>
    <w:rsid w:val="001B00B2"/>
    <w:rsid w:val="001B0149"/>
    <w:rsid w:val="001B0251"/>
    <w:rsid w:val="001B027B"/>
    <w:rsid w:val="001B0E80"/>
    <w:rsid w:val="001B1377"/>
    <w:rsid w:val="001B1565"/>
    <w:rsid w:val="001B1B9A"/>
    <w:rsid w:val="001B27A3"/>
    <w:rsid w:val="001B2993"/>
    <w:rsid w:val="001B3754"/>
    <w:rsid w:val="001B4E21"/>
    <w:rsid w:val="001B505D"/>
    <w:rsid w:val="001B5084"/>
    <w:rsid w:val="001B5332"/>
    <w:rsid w:val="001B54E9"/>
    <w:rsid w:val="001B5739"/>
    <w:rsid w:val="001B5BF0"/>
    <w:rsid w:val="001B6B61"/>
    <w:rsid w:val="001B70CF"/>
    <w:rsid w:val="001B748B"/>
    <w:rsid w:val="001C0085"/>
    <w:rsid w:val="001C063F"/>
    <w:rsid w:val="001C0883"/>
    <w:rsid w:val="001C16A9"/>
    <w:rsid w:val="001C1E53"/>
    <w:rsid w:val="001C211D"/>
    <w:rsid w:val="001C2DC9"/>
    <w:rsid w:val="001C3474"/>
    <w:rsid w:val="001C3DC6"/>
    <w:rsid w:val="001C417D"/>
    <w:rsid w:val="001C4F5F"/>
    <w:rsid w:val="001C51A2"/>
    <w:rsid w:val="001C589B"/>
    <w:rsid w:val="001C58A6"/>
    <w:rsid w:val="001C5F88"/>
    <w:rsid w:val="001C619C"/>
    <w:rsid w:val="001C710E"/>
    <w:rsid w:val="001C7720"/>
    <w:rsid w:val="001C7B19"/>
    <w:rsid w:val="001C7CE9"/>
    <w:rsid w:val="001C7F47"/>
    <w:rsid w:val="001D006C"/>
    <w:rsid w:val="001D0578"/>
    <w:rsid w:val="001D0593"/>
    <w:rsid w:val="001D089F"/>
    <w:rsid w:val="001D1031"/>
    <w:rsid w:val="001D1258"/>
    <w:rsid w:val="001D139B"/>
    <w:rsid w:val="001D16B5"/>
    <w:rsid w:val="001D19F8"/>
    <w:rsid w:val="001D1CFF"/>
    <w:rsid w:val="001D2167"/>
    <w:rsid w:val="001D2B3C"/>
    <w:rsid w:val="001D2D24"/>
    <w:rsid w:val="001D2E6C"/>
    <w:rsid w:val="001D3B71"/>
    <w:rsid w:val="001D43C0"/>
    <w:rsid w:val="001D4969"/>
    <w:rsid w:val="001D4AF0"/>
    <w:rsid w:val="001D4F24"/>
    <w:rsid w:val="001D506F"/>
    <w:rsid w:val="001D57BC"/>
    <w:rsid w:val="001D5881"/>
    <w:rsid w:val="001D62CC"/>
    <w:rsid w:val="001D63EF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D3C"/>
    <w:rsid w:val="001E1DCB"/>
    <w:rsid w:val="001E220A"/>
    <w:rsid w:val="001E251E"/>
    <w:rsid w:val="001E266E"/>
    <w:rsid w:val="001E2EEF"/>
    <w:rsid w:val="001E3188"/>
    <w:rsid w:val="001E31D1"/>
    <w:rsid w:val="001E32BE"/>
    <w:rsid w:val="001E3A45"/>
    <w:rsid w:val="001E3DF3"/>
    <w:rsid w:val="001E420B"/>
    <w:rsid w:val="001E4350"/>
    <w:rsid w:val="001E4704"/>
    <w:rsid w:val="001E5A31"/>
    <w:rsid w:val="001E5BB2"/>
    <w:rsid w:val="001E5D1F"/>
    <w:rsid w:val="001E6163"/>
    <w:rsid w:val="001E6AC9"/>
    <w:rsid w:val="001E6C1B"/>
    <w:rsid w:val="001E719A"/>
    <w:rsid w:val="001E750C"/>
    <w:rsid w:val="001E7838"/>
    <w:rsid w:val="001F0054"/>
    <w:rsid w:val="001F0546"/>
    <w:rsid w:val="001F0DDF"/>
    <w:rsid w:val="001F1B1E"/>
    <w:rsid w:val="001F1DFA"/>
    <w:rsid w:val="001F220D"/>
    <w:rsid w:val="001F22A9"/>
    <w:rsid w:val="001F26E9"/>
    <w:rsid w:val="001F28D8"/>
    <w:rsid w:val="001F2A28"/>
    <w:rsid w:val="001F2A8E"/>
    <w:rsid w:val="001F2E08"/>
    <w:rsid w:val="001F39AB"/>
    <w:rsid w:val="001F45E8"/>
    <w:rsid w:val="001F467C"/>
    <w:rsid w:val="001F482D"/>
    <w:rsid w:val="001F4991"/>
    <w:rsid w:val="001F4E57"/>
    <w:rsid w:val="001F515A"/>
    <w:rsid w:val="001F53A2"/>
    <w:rsid w:val="001F5C95"/>
    <w:rsid w:val="001F5C9E"/>
    <w:rsid w:val="001F5E73"/>
    <w:rsid w:val="001F5ED8"/>
    <w:rsid w:val="001F5F10"/>
    <w:rsid w:val="001F61CC"/>
    <w:rsid w:val="001F644E"/>
    <w:rsid w:val="001F6A5B"/>
    <w:rsid w:val="001F6E45"/>
    <w:rsid w:val="001F72D8"/>
    <w:rsid w:val="001F7317"/>
    <w:rsid w:val="001F798D"/>
    <w:rsid w:val="001F7DD6"/>
    <w:rsid w:val="002000F2"/>
    <w:rsid w:val="002000FC"/>
    <w:rsid w:val="00200A92"/>
    <w:rsid w:val="00200BF9"/>
    <w:rsid w:val="00200DC8"/>
    <w:rsid w:val="002014D6"/>
    <w:rsid w:val="002024F5"/>
    <w:rsid w:val="00202BB0"/>
    <w:rsid w:val="00202D15"/>
    <w:rsid w:val="00202D2E"/>
    <w:rsid w:val="00203159"/>
    <w:rsid w:val="002034C2"/>
    <w:rsid w:val="00203A6E"/>
    <w:rsid w:val="00203F00"/>
    <w:rsid w:val="00203F5C"/>
    <w:rsid w:val="0020476A"/>
    <w:rsid w:val="002047DE"/>
    <w:rsid w:val="00204A5A"/>
    <w:rsid w:val="00204C12"/>
    <w:rsid w:val="00205635"/>
    <w:rsid w:val="00205AB2"/>
    <w:rsid w:val="00205CB2"/>
    <w:rsid w:val="0020610B"/>
    <w:rsid w:val="002063A7"/>
    <w:rsid w:val="0020653E"/>
    <w:rsid w:val="0020674D"/>
    <w:rsid w:val="00206BF6"/>
    <w:rsid w:val="00206E5A"/>
    <w:rsid w:val="00207613"/>
    <w:rsid w:val="00207847"/>
    <w:rsid w:val="00207AF9"/>
    <w:rsid w:val="00207B9A"/>
    <w:rsid w:val="00207BB9"/>
    <w:rsid w:val="00207EB6"/>
    <w:rsid w:val="00210174"/>
    <w:rsid w:val="00210328"/>
    <w:rsid w:val="002104DD"/>
    <w:rsid w:val="0021087D"/>
    <w:rsid w:val="002109D5"/>
    <w:rsid w:val="00210A2E"/>
    <w:rsid w:val="00210C6D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474"/>
    <w:rsid w:val="00213851"/>
    <w:rsid w:val="002145B8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0F9D"/>
    <w:rsid w:val="0022135D"/>
    <w:rsid w:val="002222A4"/>
    <w:rsid w:val="002226D5"/>
    <w:rsid w:val="0022347C"/>
    <w:rsid w:val="00223833"/>
    <w:rsid w:val="0022392B"/>
    <w:rsid w:val="00223985"/>
    <w:rsid w:val="00223A9C"/>
    <w:rsid w:val="00223ACD"/>
    <w:rsid w:val="00223E66"/>
    <w:rsid w:val="00224A9B"/>
    <w:rsid w:val="00224FDB"/>
    <w:rsid w:val="00225DD5"/>
    <w:rsid w:val="00225FA9"/>
    <w:rsid w:val="00226396"/>
    <w:rsid w:val="00226402"/>
    <w:rsid w:val="0022657F"/>
    <w:rsid w:val="002269A7"/>
    <w:rsid w:val="00226BD3"/>
    <w:rsid w:val="0022735A"/>
    <w:rsid w:val="00227873"/>
    <w:rsid w:val="002279D2"/>
    <w:rsid w:val="00227F9E"/>
    <w:rsid w:val="00230040"/>
    <w:rsid w:val="00230067"/>
    <w:rsid w:val="00230AD3"/>
    <w:rsid w:val="00230B46"/>
    <w:rsid w:val="00230BB1"/>
    <w:rsid w:val="00231364"/>
    <w:rsid w:val="002314EE"/>
    <w:rsid w:val="00231553"/>
    <w:rsid w:val="00231740"/>
    <w:rsid w:val="00231D67"/>
    <w:rsid w:val="00232191"/>
    <w:rsid w:val="00232E91"/>
    <w:rsid w:val="00232E9D"/>
    <w:rsid w:val="00232FDC"/>
    <w:rsid w:val="002330EB"/>
    <w:rsid w:val="00233163"/>
    <w:rsid w:val="0023437B"/>
    <w:rsid w:val="002344C8"/>
    <w:rsid w:val="002349C5"/>
    <w:rsid w:val="0023505C"/>
    <w:rsid w:val="00235581"/>
    <w:rsid w:val="00235698"/>
    <w:rsid w:val="00235AD2"/>
    <w:rsid w:val="00236F71"/>
    <w:rsid w:val="0023709B"/>
    <w:rsid w:val="002373FC"/>
    <w:rsid w:val="0023753E"/>
    <w:rsid w:val="002377EA"/>
    <w:rsid w:val="00237BFA"/>
    <w:rsid w:val="00237C6F"/>
    <w:rsid w:val="00237D22"/>
    <w:rsid w:val="0024020E"/>
    <w:rsid w:val="00240B7D"/>
    <w:rsid w:val="0024103F"/>
    <w:rsid w:val="00241C7B"/>
    <w:rsid w:val="00241FB7"/>
    <w:rsid w:val="00241FB8"/>
    <w:rsid w:val="002421F2"/>
    <w:rsid w:val="00242B2A"/>
    <w:rsid w:val="00242CAE"/>
    <w:rsid w:val="0024379E"/>
    <w:rsid w:val="00243ACD"/>
    <w:rsid w:val="00244606"/>
    <w:rsid w:val="00244924"/>
    <w:rsid w:val="00245492"/>
    <w:rsid w:val="00245A41"/>
    <w:rsid w:val="00245B70"/>
    <w:rsid w:val="00245D7D"/>
    <w:rsid w:val="00245E39"/>
    <w:rsid w:val="00245FBA"/>
    <w:rsid w:val="002465B8"/>
    <w:rsid w:val="00246C52"/>
    <w:rsid w:val="00246EB6"/>
    <w:rsid w:val="00247406"/>
    <w:rsid w:val="0024741D"/>
    <w:rsid w:val="0024785A"/>
    <w:rsid w:val="00247DD1"/>
    <w:rsid w:val="002501B3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3810"/>
    <w:rsid w:val="00253D11"/>
    <w:rsid w:val="002542F4"/>
    <w:rsid w:val="00254AFD"/>
    <w:rsid w:val="0025653D"/>
    <w:rsid w:val="002569CF"/>
    <w:rsid w:val="00256F02"/>
    <w:rsid w:val="00256FDC"/>
    <w:rsid w:val="002571C8"/>
    <w:rsid w:val="002572F1"/>
    <w:rsid w:val="002576CF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A18"/>
    <w:rsid w:val="00263DD9"/>
    <w:rsid w:val="00263EE4"/>
    <w:rsid w:val="0026455A"/>
    <w:rsid w:val="0026468A"/>
    <w:rsid w:val="00264BE1"/>
    <w:rsid w:val="00264C28"/>
    <w:rsid w:val="00264D6F"/>
    <w:rsid w:val="00264F2F"/>
    <w:rsid w:val="00265701"/>
    <w:rsid w:val="00265E9A"/>
    <w:rsid w:val="00266210"/>
    <w:rsid w:val="00266ADF"/>
    <w:rsid w:val="0026716C"/>
    <w:rsid w:val="002701EC"/>
    <w:rsid w:val="00270C63"/>
    <w:rsid w:val="00270C98"/>
    <w:rsid w:val="00270E57"/>
    <w:rsid w:val="0027193C"/>
    <w:rsid w:val="00271EEF"/>
    <w:rsid w:val="002722C9"/>
    <w:rsid w:val="0027242C"/>
    <w:rsid w:val="00272474"/>
    <w:rsid w:val="00272D06"/>
    <w:rsid w:val="00272FEB"/>
    <w:rsid w:val="002738C9"/>
    <w:rsid w:val="00273955"/>
    <w:rsid w:val="00273B2D"/>
    <w:rsid w:val="00273CFB"/>
    <w:rsid w:val="002742AD"/>
    <w:rsid w:val="00274829"/>
    <w:rsid w:val="0027484D"/>
    <w:rsid w:val="00274D08"/>
    <w:rsid w:val="0027524A"/>
    <w:rsid w:val="00275464"/>
    <w:rsid w:val="0027568B"/>
    <w:rsid w:val="002756D5"/>
    <w:rsid w:val="00276001"/>
    <w:rsid w:val="00276178"/>
    <w:rsid w:val="002764FB"/>
    <w:rsid w:val="002775E0"/>
    <w:rsid w:val="0027760E"/>
    <w:rsid w:val="00277E66"/>
    <w:rsid w:val="002801E2"/>
    <w:rsid w:val="0028073A"/>
    <w:rsid w:val="00280960"/>
    <w:rsid w:val="00281258"/>
    <w:rsid w:val="00281E54"/>
    <w:rsid w:val="002825CE"/>
    <w:rsid w:val="00282872"/>
    <w:rsid w:val="00284E7F"/>
    <w:rsid w:val="00285520"/>
    <w:rsid w:val="00285894"/>
    <w:rsid w:val="00285E28"/>
    <w:rsid w:val="00286631"/>
    <w:rsid w:val="00286958"/>
    <w:rsid w:val="00286F76"/>
    <w:rsid w:val="00287376"/>
    <w:rsid w:val="002877DE"/>
    <w:rsid w:val="00287C28"/>
    <w:rsid w:val="00290254"/>
    <w:rsid w:val="0029073B"/>
    <w:rsid w:val="002909C8"/>
    <w:rsid w:val="0029178F"/>
    <w:rsid w:val="00291C5B"/>
    <w:rsid w:val="00291EF3"/>
    <w:rsid w:val="002925FA"/>
    <w:rsid w:val="00293164"/>
    <w:rsid w:val="00293504"/>
    <w:rsid w:val="0029394C"/>
    <w:rsid w:val="002944CA"/>
    <w:rsid w:val="00294722"/>
    <w:rsid w:val="00294AB1"/>
    <w:rsid w:val="00295226"/>
    <w:rsid w:val="002953D0"/>
    <w:rsid w:val="002956CC"/>
    <w:rsid w:val="00295F1C"/>
    <w:rsid w:val="002962D9"/>
    <w:rsid w:val="00296FD8"/>
    <w:rsid w:val="0029701B"/>
    <w:rsid w:val="0029743A"/>
    <w:rsid w:val="00297499"/>
    <w:rsid w:val="002974AA"/>
    <w:rsid w:val="0029775B"/>
    <w:rsid w:val="00297F46"/>
    <w:rsid w:val="002A0039"/>
    <w:rsid w:val="002A0581"/>
    <w:rsid w:val="002A05EF"/>
    <w:rsid w:val="002A0724"/>
    <w:rsid w:val="002A1A57"/>
    <w:rsid w:val="002A1B0C"/>
    <w:rsid w:val="002A1DA1"/>
    <w:rsid w:val="002A1F96"/>
    <w:rsid w:val="002A205B"/>
    <w:rsid w:val="002A2163"/>
    <w:rsid w:val="002A2523"/>
    <w:rsid w:val="002A28D4"/>
    <w:rsid w:val="002A31FF"/>
    <w:rsid w:val="002A3668"/>
    <w:rsid w:val="002A3771"/>
    <w:rsid w:val="002A3B12"/>
    <w:rsid w:val="002A4102"/>
    <w:rsid w:val="002A4918"/>
    <w:rsid w:val="002A4E20"/>
    <w:rsid w:val="002A51FF"/>
    <w:rsid w:val="002A523D"/>
    <w:rsid w:val="002A5FC1"/>
    <w:rsid w:val="002A6779"/>
    <w:rsid w:val="002A6DB7"/>
    <w:rsid w:val="002A732C"/>
    <w:rsid w:val="002A78CC"/>
    <w:rsid w:val="002A78DB"/>
    <w:rsid w:val="002A7A6A"/>
    <w:rsid w:val="002A7AB4"/>
    <w:rsid w:val="002B07BF"/>
    <w:rsid w:val="002B0805"/>
    <w:rsid w:val="002B0C99"/>
    <w:rsid w:val="002B10F9"/>
    <w:rsid w:val="002B1790"/>
    <w:rsid w:val="002B1BE4"/>
    <w:rsid w:val="002B21D6"/>
    <w:rsid w:val="002B2C92"/>
    <w:rsid w:val="002B3081"/>
    <w:rsid w:val="002B318B"/>
    <w:rsid w:val="002B32BC"/>
    <w:rsid w:val="002B332E"/>
    <w:rsid w:val="002B340B"/>
    <w:rsid w:val="002B34AE"/>
    <w:rsid w:val="002B3AE1"/>
    <w:rsid w:val="002B3D90"/>
    <w:rsid w:val="002B3FB4"/>
    <w:rsid w:val="002B463A"/>
    <w:rsid w:val="002B4769"/>
    <w:rsid w:val="002B4C39"/>
    <w:rsid w:val="002B4CEC"/>
    <w:rsid w:val="002B4FDE"/>
    <w:rsid w:val="002B5140"/>
    <w:rsid w:val="002B5AF9"/>
    <w:rsid w:val="002B5EF9"/>
    <w:rsid w:val="002B61BF"/>
    <w:rsid w:val="002B64FE"/>
    <w:rsid w:val="002B694E"/>
    <w:rsid w:val="002B7B04"/>
    <w:rsid w:val="002C04C2"/>
    <w:rsid w:val="002C0818"/>
    <w:rsid w:val="002C157D"/>
    <w:rsid w:val="002C1646"/>
    <w:rsid w:val="002C19B9"/>
    <w:rsid w:val="002C203A"/>
    <w:rsid w:val="002C2439"/>
    <w:rsid w:val="002C2E8A"/>
    <w:rsid w:val="002C2FCD"/>
    <w:rsid w:val="002C3A1E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15AE"/>
    <w:rsid w:val="002D2B4E"/>
    <w:rsid w:val="002D3968"/>
    <w:rsid w:val="002D3DCB"/>
    <w:rsid w:val="002D425A"/>
    <w:rsid w:val="002D44BE"/>
    <w:rsid w:val="002D4A54"/>
    <w:rsid w:val="002D4E37"/>
    <w:rsid w:val="002D52E0"/>
    <w:rsid w:val="002D5DEA"/>
    <w:rsid w:val="002D6127"/>
    <w:rsid w:val="002D7315"/>
    <w:rsid w:val="002D7CC2"/>
    <w:rsid w:val="002D7E8F"/>
    <w:rsid w:val="002E0545"/>
    <w:rsid w:val="002E0E94"/>
    <w:rsid w:val="002E1367"/>
    <w:rsid w:val="002E16BC"/>
    <w:rsid w:val="002E1917"/>
    <w:rsid w:val="002E259D"/>
    <w:rsid w:val="002E2923"/>
    <w:rsid w:val="002E2A76"/>
    <w:rsid w:val="002E2FA1"/>
    <w:rsid w:val="002E306D"/>
    <w:rsid w:val="002E3653"/>
    <w:rsid w:val="002E3857"/>
    <w:rsid w:val="002E38B7"/>
    <w:rsid w:val="002E38D1"/>
    <w:rsid w:val="002E4747"/>
    <w:rsid w:val="002E47B0"/>
    <w:rsid w:val="002E4E33"/>
    <w:rsid w:val="002E533B"/>
    <w:rsid w:val="002E5807"/>
    <w:rsid w:val="002E58E1"/>
    <w:rsid w:val="002E5912"/>
    <w:rsid w:val="002E5BDD"/>
    <w:rsid w:val="002E5C56"/>
    <w:rsid w:val="002E6F5B"/>
    <w:rsid w:val="002F0045"/>
    <w:rsid w:val="002F00F0"/>
    <w:rsid w:val="002F025B"/>
    <w:rsid w:val="002F0684"/>
    <w:rsid w:val="002F0ADB"/>
    <w:rsid w:val="002F0C67"/>
    <w:rsid w:val="002F1166"/>
    <w:rsid w:val="002F2932"/>
    <w:rsid w:val="002F2AE0"/>
    <w:rsid w:val="002F3580"/>
    <w:rsid w:val="002F3F16"/>
    <w:rsid w:val="002F413F"/>
    <w:rsid w:val="002F44AD"/>
    <w:rsid w:val="002F45D3"/>
    <w:rsid w:val="002F4934"/>
    <w:rsid w:val="002F4A52"/>
    <w:rsid w:val="002F4CF5"/>
    <w:rsid w:val="002F4EB4"/>
    <w:rsid w:val="002F4FC5"/>
    <w:rsid w:val="002F5158"/>
    <w:rsid w:val="002F5422"/>
    <w:rsid w:val="002F5634"/>
    <w:rsid w:val="002F5FDA"/>
    <w:rsid w:val="002F6BDA"/>
    <w:rsid w:val="002F7B6D"/>
    <w:rsid w:val="002F7D48"/>
    <w:rsid w:val="002F7EC5"/>
    <w:rsid w:val="003003AD"/>
    <w:rsid w:val="003008DB"/>
    <w:rsid w:val="003011C0"/>
    <w:rsid w:val="0030196B"/>
    <w:rsid w:val="00301DA6"/>
    <w:rsid w:val="00301EE4"/>
    <w:rsid w:val="003024DE"/>
    <w:rsid w:val="00302701"/>
    <w:rsid w:val="00302739"/>
    <w:rsid w:val="00302982"/>
    <w:rsid w:val="00302A20"/>
    <w:rsid w:val="00302BC1"/>
    <w:rsid w:val="00302CC7"/>
    <w:rsid w:val="00303269"/>
    <w:rsid w:val="003035A0"/>
    <w:rsid w:val="00303C55"/>
    <w:rsid w:val="0030425C"/>
    <w:rsid w:val="00304AC5"/>
    <w:rsid w:val="00304F84"/>
    <w:rsid w:val="00305C73"/>
    <w:rsid w:val="00306201"/>
    <w:rsid w:val="003065FB"/>
    <w:rsid w:val="00306EFC"/>
    <w:rsid w:val="00307A2E"/>
    <w:rsid w:val="00307B27"/>
    <w:rsid w:val="00307F28"/>
    <w:rsid w:val="00310079"/>
    <w:rsid w:val="003101DC"/>
    <w:rsid w:val="00310223"/>
    <w:rsid w:val="0031062D"/>
    <w:rsid w:val="00310CC6"/>
    <w:rsid w:val="00311642"/>
    <w:rsid w:val="00311761"/>
    <w:rsid w:val="00311941"/>
    <w:rsid w:val="00311D24"/>
    <w:rsid w:val="003137A0"/>
    <w:rsid w:val="00313C4F"/>
    <w:rsid w:val="00314092"/>
    <w:rsid w:val="003141C2"/>
    <w:rsid w:val="003150D9"/>
    <w:rsid w:val="003153BE"/>
    <w:rsid w:val="0031599D"/>
    <w:rsid w:val="00316C58"/>
    <w:rsid w:val="00317050"/>
    <w:rsid w:val="003174CC"/>
    <w:rsid w:val="00317AF5"/>
    <w:rsid w:val="00317E1C"/>
    <w:rsid w:val="003209C8"/>
    <w:rsid w:val="00320A04"/>
    <w:rsid w:val="00320B1B"/>
    <w:rsid w:val="00321066"/>
    <w:rsid w:val="0032172E"/>
    <w:rsid w:val="00321822"/>
    <w:rsid w:val="00321828"/>
    <w:rsid w:val="00321B02"/>
    <w:rsid w:val="00322BC3"/>
    <w:rsid w:val="00322E3B"/>
    <w:rsid w:val="00323438"/>
    <w:rsid w:val="00323BF3"/>
    <w:rsid w:val="00323FAD"/>
    <w:rsid w:val="00324822"/>
    <w:rsid w:val="003249F8"/>
    <w:rsid w:val="003265B6"/>
    <w:rsid w:val="00326615"/>
    <w:rsid w:val="00326F91"/>
    <w:rsid w:val="003271E3"/>
    <w:rsid w:val="003272D0"/>
    <w:rsid w:val="003273DE"/>
    <w:rsid w:val="003278C7"/>
    <w:rsid w:val="0032793B"/>
    <w:rsid w:val="00327AEA"/>
    <w:rsid w:val="00327C31"/>
    <w:rsid w:val="00330164"/>
    <w:rsid w:val="00330368"/>
    <w:rsid w:val="003308C4"/>
    <w:rsid w:val="00330C30"/>
    <w:rsid w:val="00330D86"/>
    <w:rsid w:val="00330DE8"/>
    <w:rsid w:val="00330E27"/>
    <w:rsid w:val="003316DE"/>
    <w:rsid w:val="00331B8D"/>
    <w:rsid w:val="003321C3"/>
    <w:rsid w:val="00332962"/>
    <w:rsid w:val="00333010"/>
    <w:rsid w:val="00334DAD"/>
    <w:rsid w:val="003350EF"/>
    <w:rsid w:val="00335250"/>
    <w:rsid w:val="003355D1"/>
    <w:rsid w:val="00335697"/>
    <w:rsid w:val="0033592C"/>
    <w:rsid w:val="00335E2A"/>
    <w:rsid w:val="00336780"/>
    <w:rsid w:val="003367C5"/>
    <w:rsid w:val="00337C71"/>
    <w:rsid w:val="0034038F"/>
    <w:rsid w:val="00340E58"/>
    <w:rsid w:val="00341087"/>
    <w:rsid w:val="0034163F"/>
    <w:rsid w:val="00342369"/>
    <w:rsid w:val="0034246D"/>
    <w:rsid w:val="0034305B"/>
    <w:rsid w:val="00343C24"/>
    <w:rsid w:val="00343CA9"/>
    <w:rsid w:val="00344725"/>
    <w:rsid w:val="00344785"/>
    <w:rsid w:val="0034511B"/>
    <w:rsid w:val="0034539F"/>
    <w:rsid w:val="00345EA7"/>
    <w:rsid w:val="00346747"/>
    <w:rsid w:val="00346B3C"/>
    <w:rsid w:val="00346D7B"/>
    <w:rsid w:val="0034745C"/>
    <w:rsid w:val="0034772E"/>
    <w:rsid w:val="00347BC9"/>
    <w:rsid w:val="00350025"/>
    <w:rsid w:val="0035025F"/>
    <w:rsid w:val="0035037D"/>
    <w:rsid w:val="0035041A"/>
    <w:rsid w:val="003505AD"/>
    <w:rsid w:val="00350631"/>
    <w:rsid w:val="00350B6F"/>
    <w:rsid w:val="00351165"/>
    <w:rsid w:val="0035180B"/>
    <w:rsid w:val="00351990"/>
    <w:rsid w:val="00351C98"/>
    <w:rsid w:val="0035206F"/>
    <w:rsid w:val="0035216E"/>
    <w:rsid w:val="00352759"/>
    <w:rsid w:val="00352828"/>
    <w:rsid w:val="00352952"/>
    <w:rsid w:val="00352999"/>
    <w:rsid w:val="00352D77"/>
    <w:rsid w:val="00352DAE"/>
    <w:rsid w:val="003530A0"/>
    <w:rsid w:val="003531B0"/>
    <w:rsid w:val="003532D2"/>
    <w:rsid w:val="0035352A"/>
    <w:rsid w:val="003536C6"/>
    <w:rsid w:val="003539B2"/>
    <w:rsid w:val="0035414B"/>
    <w:rsid w:val="00355138"/>
    <w:rsid w:val="00355288"/>
    <w:rsid w:val="003552C6"/>
    <w:rsid w:val="00355A83"/>
    <w:rsid w:val="003562D7"/>
    <w:rsid w:val="00356353"/>
    <w:rsid w:val="003567C9"/>
    <w:rsid w:val="0035693A"/>
    <w:rsid w:val="00356CEC"/>
    <w:rsid w:val="003572DE"/>
    <w:rsid w:val="00357659"/>
    <w:rsid w:val="00357712"/>
    <w:rsid w:val="003604DB"/>
    <w:rsid w:val="00360D70"/>
    <w:rsid w:val="003617B5"/>
    <w:rsid w:val="0036185C"/>
    <w:rsid w:val="0036196D"/>
    <w:rsid w:val="0036215F"/>
    <w:rsid w:val="0036262C"/>
    <w:rsid w:val="00362815"/>
    <w:rsid w:val="00362C5A"/>
    <w:rsid w:val="003632F9"/>
    <w:rsid w:val="00364F5E"/>
    <w:rsid w:val="00366253"/>
    <w:rsid w:val="0036703D"/>
    <w:rsid w:val="003673BE"/>
    <w:rsid w:val="00367FA3"/>
    <w:rsid w:val="00370285"/>
    <w:rsid w:val="003704EE"/>
    <w:rsid w:val="00370880"/>
    <w:rsid w:val="00370EFD"/>
    <w:rsid w:val="00371137"/>
    <w:rsid w:val="00371341"/>
    <w:rsid w:val="003719F5"/>
    <w:rsid w:val="00372029"/>
    <w:rsid w:val="003724A1"/>
    <w:rsid w:val="00372A6B"/>
    <w:rsid w:val="00373CFD"/>
    <w:rsid w:val="00373E10"/>
    <w:rsid w:val="00373F2C"/>
    <w:rsid w:val="0037406C"/>
    <w:rsid w:val="003741D2"/>
    <w:rsid w:val="003744CB"/>
    <w:rsid w:val="00374804"/>
    <w:rsid w:val="00374A11"/>
    <w:rsid w:val="00374F06"/>
    <w:rsid w:val="00375FFC"/>
    <w:rsid w:val="003764FA"/>
    <w:rsid w:val="00376D97"/>
    <w:rsid w:val="0037709A"/>
    <w:rsid w:val="00377146"/>
    <w:rsid w:val="00377397"/>
    <w:rsid w:val="003775BD"/>
    <w:rsid w:val="003803C3"/>
    <w:rsid w:val="0038078C"/>
    <w:rsid w:val="00380892"/>
    <w:rsid w:val="0038167C"/>
    <w:rsid w:val="00381904"/>
    <w:rsid w:val="00381C0C"/>
    <w:rsid w:val="00381E33"/>
    <w:rsid w:val="003821E7"/>
    <w:rsid w:val="00382903"/>
    <w:rsid w:val="003831E6"/>
    <w:rsid w:val="00383CC6"/>
    <w:rsid w:val="00383D4B"/>
    <w:rsid w:val="00383DDB"/>
    <w:rsid w:val="003842A8"/>
    <w:rsid w:val="003848D9"/>
    <w:rsid w:val="003851FF"/>
    <w:rsid w:val="003852CC"/>
    <w:rsid w:val="00385BD7"/>
    <w:rsid w:val="00385DC8"/>
    <w:rsid w:val="00386536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5"/>
    <w:rsid w:val="0039122C"/>
    <w:rsid w:val="0039124D"/>
    <w:rsid w:val="00391535"/>
    <w:rsid w:val="00391A92"/>
    <w:rsid w:val="00391D22"/>
    <w:rsid w:val="003926BE"/>
    <w:rsid w:val="003927D1"/>
    <w:rsid w:val="00392DB8"/>
    <w:rsid w:val="00392E15"/>
    <w:rsid w:val="00393B25"/>
    <w:rsid w:val="00393B78"/>
    <w:rsid w:val="00394775"/>
    <w:rsid w:val="00394B44"/>
    <w:rsid w:val="0039502C"/>
    <w:rsid w:val="003956FE"/>
    <w:rsid w:val="0039598F"/>
    <w:rsid w:val="0039610F"/>
    <w:rsid w:val="0039665F"/>
    <w:rsid w:val="003968AB"/>
    <w:rsid w:val="00396D76"/>
    <w:rsid w:val="003978B8"/>
    <w:rsid w:val="00397C89"/>
    <w:rsid w:val="003A0311"/>
    <w:rsid w:val="003A0736"/>
    <w:rsid w:val="003A1135"/>
    <w:rsid w:val="003A1341"/>
    <w:rsid w:val="003A16FB"/>
    <w:rsid w:val="003A19E0"/>
    <w:rsid w:val="003A1B00"/>
    <w:rsid w:val="003A1DD5"/>
    <w:rsid w:val="003A1E02"/>
    <w:rsid w:val="003A2019"/>
    <w:rsid w:val="003A29D9"/>
    <w:rsid w:val="003A2B59"/>
    <w:rsid w:val="003A2D39"/>
    <w:rsid w:val="003A2FE7"/>
    <w:rsid w:val="003A3162"/>
    <w:rsid w:val="003A3D6A"/>
    <w:rsid w:val="003A4261"/>
    <w:rsid w:val="003A42BB"/>
    <w:rsid w:val="003A45FB"/>
    <w:rsid w:val="003A48FC"/>
    <w:rsid w:val="003A4AF2"/>
    <w:rsid w:val="003A4E82"/>
    <w:rsid w:val="003A590E"/>
    <w:rsid w:val="003A6330"/>
    <w:rsid w:val="003A70E5"/>
    <w:rsid w:val="003A76A9"/>
    <w:rsid w:val="003A7747"/>
    <w:rsid w:val="003B0299"/>
    <w:rsid w:val="003B0B4D"/>
    <w:rsid w:val="003B17BE"/>
    <w:rsid w:val="003B18F4"/>
    <w:rsid w:val="003B27C3"/>
    <w:rsid w:val="003B2B79"/>
    <w:rsid w:val="003B2E51"/>
    <w:rsid w:val="003B326D"/>
    <w:rsid w:val="003B3A77"/>
    <w:rsid w:val="003B3AE4"/>
    <w:rsid w:val="003B4482"/>
    <w:rsid w:val="003B48B2"/>
    <w:rsid w:val="003B4B90"/>
    <w:rsid w:val="003B570F"/>
    <w:rsid w:val="003B5B57"/>
    <w:rsid w:val="003B5B7E"/>
    <w:rsid w:val="003B5C9D"/>
    <w:rsid w:val="003B5E30"/>
    <w:rsid w:val="003B635C"/>
    <w:rsid w:val="003B6FCB"/>
    <w:rsid w:val="003B7020"/>
    <w:rsid w:val="003B7294"/>
    <w:rsid w:val="003B76FE"/>
    <w:rsid w:val="003C009A"/>
    <w:rsid w:val="003C04AC"/>
    <w:rsid w:val="003C07D7"/>
    <w:rsid w:val="003C0985"/>
    <w:rsid w:val="003C1E7F"/>
    <w:rsid w:val="003C2C9D"/>
    <w:rsid w:val="003C3B73"/>
    <w:rsid w:val="003C3D31"/>
    <w:rsid w:val="003C4250"/>
    <w:rsid w:val="003C43C4"/>
    <w:rsid w:val="003C4F25"/>
    <w:rsid w:val="003C5181"/>
    <w:rsid w:val="003C566D"/>
    <w:rsid w:val="003C618D"/>
    <w:rsid w:val="003C6580"/>
    <w:rsid w:val="003D09DA"/>
    <w:rsid w:val="003D0A34"/>
    <w:rsid w:val="003D0D75"/>
    <w:rsid w:val="003D2339"/>
    <w:rsid w:val="003D25EF"/>
    <w:rsid w:val="003D26AA"/>
    <w:rsid w:val="003D2BD5"/>
    <w:rsid w:val="003D3784"/>
    <w:rsid w:val="003D42CE"/>
    <w:rsid w:val="003D4350"/>
    <w:rsid w:val="003D4409"/>
    <w:rsid w:val="003D4AB3"/>
    <w:rsid w:val="003D5717"/>
    <w:rsid w:val="003D5878"/>
    <w:rsid w:val="003D59FE"/>
    <w:rsid w:val="003D5F78"/>
    <w:rsid w:val="003D63BA"/>
    <w:rsid w:val="003D680E"/>
    <w:rsid w:val="003D79E8"/>
    <w:rsid w:val="003D7B8E"/>
    <w:rsid w:val="003E0460"/>
    <w:rsid w:val="003E089F"/>
    <w:rsid w:val="003E0ADB"/>
    <w:rsid w:val="003E0CE4"/>
    <w:rsid w:val="003E1CF4"/>
    <w:rsid w:val="003E22CC"/>
    <w:rsid w:val="003E2BF4"/>
    <w:rsid w:val="003E2EEC"/>
    <w:rsid w:val="003E2F2F"/>
    <w:rsid w:val="003E3524"/>
    <w:rsid w:val="003E3C5B"/>
    <w:rsid w:val="003E40C9"/>
    <w:rsid w:val="003E44C9"/>
    <w:rsid w:val="003E4CDB"/>
    <w:rsid w:val="003E55CD"/>
    <w:rsid w:val="003E57D1"/>
    <w:rsid w:val="003E6070"/>
    <w:rsid w:val="003E6592"/>
    <w:rsid w:val="003E6933"/>
    <w:rsid w:val="003E71BA"/>
    <w:rsid w:val="003E73BC"/>
    <w:rsid w:val="003E745C"/>
    <w:rsid w:val="003E7942"/>
    <w:rsid w:val="003F0656"/>
    <w:rsid w:val="003F0905"/>
    <w:rsid w:val="003F1285"/>
    <w:rsid w:val="003F1B6D"/>
    <w:rsid w:val="003F20E2"/>
    <w:rsid w:val="003F2244"/>
    <w:rsid w:val="003F23A7"/>
    <w:rsid w:val="003F2564"/>
    <w:rsid w:val="003F2624"/>
    <w:rsid w:val="003F2711"/>
    <w:rsid w:val="003F2A56"/>
    <w:rsid w:val="003F4734"/>
    <w:rsid w:val="003F4933"/>
    <w:rsid w:val="003F4977"/>
    <w:rsid w:val="003F4E1C"/>
    <w:rsid w:val="003F5038"/>
    <w:rsid w:val="003F536B"/>
    <w:rsid w:val="003F586D"/>
    <w:rsid w:val="003F589C"/>
    <w:rsid w:val="003F5D38"/>
    <w:rsid w:val="003F62B4"/>
    <w:rsid w:val="003F6853"/>
    <w:rsid w:val="003F6930"/>
    <w:rsid w:val="003F6A55"/>
    <w:rsid w:val="003F72D4"/>
    <w:rsid w:val="003F73A0"/>
    <w:rsid w:val="003F7417"/>
    <w:rsid w:val="003F75DD"/>
    <w:rsid w:val="003F768F"/>
    <w:rsid w:val="003F7B4E"/>
    <w:rsid w:val="003F7DFF"/>
    <w:rsid w:val="0040015E"/>
    <w:rsid w:val="00400427"/>
    <w:rsid w:val="004017C6"/>
    <w:rsid w:val="004024AB"/>
    <w:rsid w:val="00402F2C"/>
    <w:rsid w:val="0040303D"/>
    <w:rsid w:val="004034EB"/>
    <w:rsid w:val="0040379F"/>
    <w:rsid w:val="00403805"/>
    <w:rsid w:val="00403CEA"/>
    <w:rsid w:val="00403F25"/>
    <w:rsid w:val="0040495B"/>
    <w:rsid w:val="004051F3"/>
    <w:rsid w:val="00405350"/>
    <w:rsid w:val="00405898"/>
    <w:rsid w:val="00405D95"/>
    <w:rsid w:val="00405F90"/>
    <w:rsid w:val="00406108"/>
    <w:rsid w:val="00406412"/>
    <w:rsid w:val="00406B67"/>
    <w:rsid w:val="00406CF5"/>
    <w:rsid w:val="00406F4B"/>
    <w:rsid w:val="00406FBD"/>
    <w:rsid w:val="004070DF"/>
    <w:rsid w:val="004073B0"/>
    <w:rsid w:val="00407612"/>
    <w:rsid w:val="00407772"/>
    <w:rsid w:val="0041029D"/>
    <w:rsid w:val="00411230"/>
    <w:rsid w:val="004118C9"/>
    <w:rsid w:val="00412697"/>
    <w:rsid w:val="004126FA"/>
    <w:rsid w:val="00413369"/>
    <w:rsid w:val="004145AE"/>
    <w:rsid w:val="0041577E"/>
    <w:rsid w:val="004157F6"/>
    <w:rsid w:val="004159D3"/>
    <w:rsid w:val="00415A14"/>
    <w:rsid w:val="00415BFC"/>
    <w:rsid w:val="0041616C"/>
    <w:rsid w:val="00416A66"/>
    <w:rsid w:val="00416F0F"/>
    <w:rsid w:val="00417678"/>
    <w:rsid w:val="00420081"/>
    <w:rsid w:val="00420126"/>
    <w:rsid w:val="004203CF"/>
    <w:rsid w:val="00420755"/>
    <w:rsid w:val="00420CB7"/>
    <w:rsid w:val="004213E8"/>
    <w:rsid w:val="0042156E"/>
    <w:rsid w:val="00421F41"/>
    <w:rsid w:val="004222BF"/>
    <w:rsid w:val="00422A01"/>
    <w:rsid w:val="00422DB5"/>
    <w:rsid w:val="00423326"/>
    <w:rsid w:val="00424EEB"/>
    <w:rsid w:val="00425C97"/>
    <w:rsid w:val="00425FFD"/>
    <w:rsid w:val="00426069"/>
    <w:rsid w:val="004262F8"/>
    <w:rsid w:val="00426442"/>
    <w:rsid w:val="0042654A"/>
    <w:rsid w:val="004265AF"/>
    <w:rsid w:val="0042696C"/>
    <w:rsid w:val="00426A93"/>
    <w:rsid w:val="00426DFA"/>
    <w:rsid w:val="004276E3"/>
    <w:rsid w:val="00427AFC"/>
    <w:rsid w:val="00427E67"/>
    <w:rsid w:val="00427E88"/>
    <w:rsid w:val="00430178"/>
    <w:rsid w:val="00430495"/>
    <w:rsid w:val="00430D20"/>
    <w:rsid w:val="0043189C"/>
    <w:rsid w:val="00431CB1"/>
    <w:rsid w:val="00431DB5"/>
    <w:rsid w:val="00432697"/>
    <w:rsid w:val="0043270B"/>
    <w:rsid w:val="00432780"/>
    <w:rsid w:val="00432E82"/>
    <w:rsid w:val="00432F8F"/>
    <w:rsid w:val="00432F9E"/>
    <w:rsid w:val="00433106"/>
    <w:rsid w:val="00434754"/>
    <w:rsid w:val="004347A1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171"/>
    <w:rsid w:val="004402A7"/>
    <w:rsid w:val="0044035D"/>
    <w:rsid w:val="004405E5"/>
    <w:rsid w:val="00440B64"/>
    <w:rsid w:val="00440EA5"/>
    <w:rsid w:val="0044142F"/>
    <w:rsid w:val="00441768"/>
    <w:rsid w:val="00442126"/>
    <w:rsid w:val="00442356"/>
    <w:rsid w:val="0044244F"/>
    <w:rsid w:val="004425C2"/>
    <w:rsid w:val="00442715"/>
    <w:rsid w:val="00442824"/>
    <w:rsid w:val="00442FFB"/>
    <w:rsid w:val="00443088"/>
    <w:rsid w:val="004430FD"/>
    <w:rsid w:val="00443305"/>
    <w:rsid w:val="0044365A"/>
    <w:rsid w:val="00443AF4"/>
    <w:rsid w:val="00443FD6"/>
    <w:rsid w:val="004442A7"/>
    <w:rsid w:val="004444AE"/>
    <w:rsid w:val="00444901"/>
    <w:rsid w:val="00444934"/>
    <w:rsid w:val="00444F5E"/>
    <w:rsid w:val="00445513"/>
    <w:rsid w:val="004456FD"/>
    <w:rsid w:val="00445907"/>
    <w:rsid w:val="00445A65"/>
    <w:rsid w:val="00445CFF"/>
    <w:rsid w:val="004462AF"/>
    <w:rsid w:val="0044662A"/>
    <w:rsid w:val="00446646"/>
    <w:rsid w:val="00450778"/>
    <w:rsid w:val="00450D3B"/>
    <w:rsid w:val="004518D5"/>
    <w:rsid w:val="00451B06"/>
    <w:rsid w:val="00451BEB"/>
    <w:rsid w:val="004523FC"/>
    <w:rsid w:val="004527C0"/>
    <w:rsid w:val="00452A59"/>
    <w:rsid w:val="0045381F"/>
    <w:rsid w:val="00453871"/>
    <w:rsid w:val="00453D29"/>
    <w:rsid w:val="00453DEF"/>
    <w:rsid w:val="004543E4"/>
    <w:rsid w:val="004548E5"/>
    <w:rsid w:val="00454D55"/>
    <w:rsid w:val="00454F08"/>
    <w:rsid w:val="00455105"/>
    <w:rsid w:val="00455D25"/>
    <w:rsid w:val="00456114"/>
    <w:rsid w:val="004568D5"/>
    <w:rsid w:val="00456971"/>
    <w:rsid w:val="0045742D"/>
    <w:rsid w:val="00457C5E"/>
    <w:rsid w:val="0046026D"/>
    <w:rsid w:val="0046027A"/>
    <w:rsid w:val="00460288"/>
    <w:rsid w:val="004605CC"/>
    <w:rsid w:val="0046072D"/>
    <w:rsid w:val="00460921"/>
    <w:rsid w:val="00460958"/>
    <w:rsid w:val="0046097A"/>
    <w:rsid w:val="0046110A"/>
    <w:rsid w:val="004612C8"/>
    <w:rsid w:val="004614A1"/>
    <w:rsid w:val="0046164D"/>
    <w:rsid w:val="004616E5"/>
    <w:rsid w:val="004616FF"/>
    <w:rsid w:val="00461882"/>
    <w:rsid w:val="0046194F"/>
    <w:rsid w:val="00461A71"/>
    <w:rsid w:val="00461C00"/>
    <w:rsid w:val="004622A1"/>
    <w:rsid w:val="004622D0"/>
    <w:rsid w:val="00462420"/>
    <w:rsid w:val="00462B09"/>
    <w:rsid w:val="00462F4C"/>
    <w:rsid w:val="00463337"/>
    <w:rsid w:val="00463448"/>
    <w:rsid w:val="004634CE"/>
    <w:rsid w:val="0046434B"/>
    <w:rsid w:val="00464614"/>
    <w:rsid w:val="00464EE0"/>
    <w:rsid w:val="00465378"/>
    <w:rsid w:val="00465467"/>
    <w:rsid w:val="00465573"/>
    <w:rsid w:val="004657E1"/>
    <w:rsid w:val="00465EB3"/>
    <w:rsid w:val="0046698A"/>
    <w:rsid w:val="00466CFB"/>
    <w:rsid w:val="004670A7"/>
    <w:rsid w:val="004675E3"/>
    <w:rsid w:val="00467686"/>
    <w:rsid w:val="00470355"/>
    <w:rsid w:val="0047041E"/>
    <w:rsid w:val="00470750"/>
    <w:rsid w:val="00470893"/>
    <w:rsid w:val="00470B75"/>
    <w:rsid w:val="00470DE2"/>
    <w:rsid w:val="00470E10"/>
    <w:rsid w:val="0047166D"/>
    <w:rsid w:val="00471856"/>
    <w:rsid w:val="00471C9B"/>
    <w:rsid w:val="00471DB0"/>
    <w:rsid w:val="00471FAB"/>
    <w:rsid w:val="00472ACB"/>
    <w:rsid w:val="00472DF2"/>
    <w:rsid w:val="00473DA4"/>
    <w:rsid w:val="00473F5F"/>
    <w:rsid w:val="0047410D"/>
    <w:rsid w:val="00475260"/>
    <w:rsid w:val="004755D5"/>
    <w:rsid w:val="004755D8"/>
    <w:rsid w:val="00475E50"/>
    <w:rsid w:val="00475F90"/>
    <w:rsid w:val="00476140"/>
    <w:rsid w:val="00476D8B"/>
    <w:rsid w:val="00476EAE"/>
    <w:rsid w:val="00477484"/>
    <w:rsid w:val="004774C5"/>
    <w:rsid w:val="004775ED"/>
    <w:rsid w:val="00480235"/>
    <w:rsid w:val="004804D3"/>
    <w:rsid w:val="00480B03"/>
    <w:rsid w:val="004810EC"/>
    <w:rsid w:val="00481607"/>
    <w:rsid w:val="00482389"/>
    <w:rsid w:val="00482943"/>
    <w:rsid w:val="00482ADC"/>
    <w:rsid w:val="004838B3"/>
    <w:rsid w:val="00483D11"/>
    <w:rsid w:val="00483D20"/>
    <w:rsid w:val="0048406D"/>
    <w:rsid w:val="00484C46"/>
    <w:rsid w:val="0048598C"/>
    <w:rsid w:val="00485E8A"/>
    <w:rsid w:val="004862DE"/>
    <w:rsid w:val="004875FA"/>
    <w:rsid w:val="00487A8B"/>
    <w:rsid w:val="00487F28"/>
    <w:rsid w:val="00487F57"/>
    <w:rsid w:val="00490649"/>
    <w:rsid w:val="0049093B"/>
    <w:rsid w:val="00490DB7"/>
    <w:rsid w:val="00490E94"/>
    <w:rsid w:val="00490EE3"/>
    <w:rsid w:val="0049143D"/>
    <w:rsid w:val="004917A2"/>
    <w:rsid w:val="004918A0"/>
    <w:rsid w:val="00491B31"/>
    <w:rsid w:val="004924E5"/>
    <w:rsid w:val="00492619"/>
    <w:rsid w:val="004930BC"/>
    <w:rsid w:val="0049349F"/>
    <w:rsid w:val="004935A4"/>
    <w:rsid w:val="00493605"/>
    <w:rsid w:val="0049388E"/>
    <w:rsid w:val="00493D08"/>
    <w:rsid w:val="004944D7"/>
    <w:rsid w:val="004945AF"/>
    <w:rsid w:val="00494E75"/>
    <w:rsid w:val="00495071"/>
    <w:rsid w:val="00495292"/>
    <w:rsid w:val="004955CA"/>
    <w:rsid w:val="004961DB"/>
    <w:rsid w:val="0049653E"/>
    <w:rsid w:val="00496BEF"/>
    <w:rsid w:val="00497330"/>
    <w:rsid w:val="004A01E1"/>
    <w:rsid w:val="004A0A57"/>
    <w:rsid w:val="004A0E00"/>
    <w:rsid w:val="004A15F7"/>
    <w:rsid w:val="004A1600"/>
    <w:rsid w:val="004A1807"/>
    <w:rsid w:val="004A201F"/>
    <w:rsid w:val="004A23B8"/>
    <w:rsid w:val="004A23C0"/>
    <w:rsid w:val="004A28D4"/>
    <w:rsid w:val="004A2908"/>
    <w:rsid w:val="004A2BE1"/>
    <w:rsid w:val="004A2E44"/>
    <w:rsid w:val="004A34B6"/>
    <w:rsid w:val="004A366E"/>
    <w:rsid w:val="004A36C0"/>
    <w:rsid w:val="004A3AA3"/>
    <w:rsid w:val="004A4003"/>
    <w:rsid w:val="004A40A0"/>
    <w:rsid w:val="004A4736"/>
    <w:rsid w:val="004A4900"/>
    <w:rsid w:val="004A4D38"/>
    <w:rsid w:val="004A4E7E"/>
    <w:rsid w:val="004A4E95"/>
    <w:rsid w:val="004A5270"/>
    <w:rsid w:val="004A54F2"/>
    <w:rsid w:val="004A57FC"/>
    <w:rsid w:val="004A6BA2"/>
    <w:rsid w:val="004A705C"/>
    <w:rsid w:val="004A70F3"/>
    <w:rsid w:val="004A7276"/>
    <w:rsid w:val="004A72AF"/>
    <w:rsid w:val="004A76AF"/>
    <w:rsid w:val="004A7EE7"/>
    <w:rsid w:val="004A7FB0"/>
    <w:rsid w:val="004B0706"/>
    <w:rsid w:val="004B0787"/>
    <w:rsid w:val="004B1313"/>
    <w:rsid w:val="004B169E"/>
    <w:rsid w:val="004B1C42"/>
    <w:rsid w:val="004B2700"/>
    <w:rsid w:val="004B292A"/>
    <w:rsid w:val="004B2A2F"/>
    <w:rsid w:val="004B2AA3"/>
    <w:rsid w:val="004B2B31"/>
    <w:rsid w:val="004B2B53"/>
    <w:rsid w:val="004B2C33"/>
    <w:rsid w:val="004B2CDB"/>
    <w:rsid w:val="004B35B8"/>
    <w:rsid w:val="004B3C11"/>
    <w:rsid w:val="004B3C3F"/>
    <w:rsid w:val="004B3D89"/>
    <w:rsid w:val="004B45A2"/>
    <w:rsid w:val="004B4669"/>
    <w:rsid w:val="004B4A0F"/>
    <w:rsid w:val="004B4ECD"/>
    <w:rsid w:val="004B50E0"/>
    <w:rsid w:val="004B55EC"/>
    <w:rsid w:val="004B597B"/>
    <w:rsid w:val="004B6301"/>
    <w:rsid w:val="004B6540"/>
    <w:rsid w:val="004B6FFB"/>
    <w:rsid w:val="004B795F"/>
    <w:rsid w:val="004B7BA5"/>
    <w:rsid w:val="004B7CF8"/>
    <w:rsid w:val="004B7FA6"/>
    <w:rsid w:val="004C0346"/>
    <w:rsid w:val="004C03FB"/>
    <w:rsid w:val="004C0B5B"/>
    <w:rsid w:val="004C0F99"/>
    <w:rsid w:val="004C11E3"/>
    <w:rsid w:val="004C130D"/>
    <w:rsid w:val="004C1624"/>
    <w:rsid w:val="004C2371"/>
    <w:rsid w:val="004C23E3"/>
    <w:rsid w:val="004C242D"/>
    <w:rsid w:val="004C2F01"/>
    <w:rsid w:val="004C3472"/>
    <w:rsid w:val="004C34E8"/>
    <w:rsid w:val="004C3C51"/>
    <w:rsid w:val="004C3D78"/>
    <w:rsid w:val="004C3F01"/>
    <w:rsid w:val="004C47FE"/>
    <w:rsid w:val="004C4BCE"/>
    <w:rsid w:val="004C4BF3"/>
    <w:rsid w:val="004C4F33"/>
    <w:rsid w:val="004C521E"/>
    <w:rsid w:val="004C5EF0"/>
    <w:rsid w:val="004C604A"/>
    <w:rsid w:val="004C60C0"/>
    <w:rsid w:val="004C625B"/>
    <w:rsid w:val="004C63D6"/>
    <w:rsid w:val="004C660B"/>
    <w:rsid w:val="004C6D78"/>
    <w:rsid w:val="004C730E"/>
    <w:rsid w:val="004C7739"/>
    <w:rsid w:val="004C7B3A"/>
    <w:rsid w:val="004C7BDF"/>
    <w:rsid w:val="004D0E42"/>
    <w:rsid w:val="004D1A33"/>
    <w:rsid w:val="004D1D64"/>
    <w:rsid w:val="004D2474"/>
    <w:rsid w:val="004D27C4"/>
    <w:rsid w:val="004D2E57"/>
    <w:rsid w:val="004D3251"/>
    <w:rsid w:val="004D3555"/>
    <w:rsid w:val="004D3B44"/>
    <w:rsid w:val="004D4944"/>
    <w:rsid w:val="004D4968"/>
    <w:rsid w:val="004D4A8A"/>
    <w:rsid w:val="004D50CC"/>
    <w:rsid w:val="004D58D1"/>
    <w:rsid w:val="004D5F02"/>
    <w:rsid w:val="004D64DE"/>
    <w:rsid w:val="004D68C0"/>
    <w:rsid w:val="004D710C"/>
    <w:rsid w:val="004D7870"/>
    <w:rsid w:val="004E0033"/>
    <w:rsid w:val="004E03BE"/>
    <w:rsid w:val="004E0B95"/>
    <w:rsid w:val="004E0CD0"/>
    <w:rsid w:val="004E11FC"/>
    <w:rsid w:val="004E1260"/>
    <w:rsid w:val="004E1466"/>
    <w:rsid w:val="004E1CBB"/>
    <w:rsid w:val="004E1D07"/>
    <w:rsid w:val="004E1EFB"/>
    <w:rsid w:val="004E209D"/>
    <w:rsid w:val="004E21D3"/>
    <w:rsid w:val="004E2D57"/>
    <w:rsid w:val="004E2E33"/>
    <w:rsid w:val="004E2F51"/>
    <w:rsid w:val="004E3282"/>
    <w:rsid w:val="004E3579"/>
    <w:rsid w:val="004E36B3"/>
    <w:rsid w:val="004E3892"/>
    <w:rsid w:val="004E3FD8"/>
    <w:rsid w:val="004E471C"/>
    <w:rsid w:val="004E53AE"/>
    <w:rsid w:val="004E5436"/>
    <w:rsid w:val="004E5449"/>
    <w:rsid w:val="004E5C61"/>
    <w:rsid w:val="004E6158"/>
    <w:rsid w:val="004E6184"/>
    <w:rsid w:val="004E6CEA"/>
    <w:rsid w:val="004E76A5"/>
    <w:rsid w:val="004E7B7F"/>
    <w:rsid w:val="004E7E64"/>
    <w:rsid w:val="004E7F93"/>
    <w:rsid w:val="004F01B4"/>
    <w:rsid w:val="004F020A"/>
    <w:rsid w:val="004F0AC5"/>
    <w:rsid w:val="004F1027"/>
    <w:rsid w:val="004F133C"/>
    <w:rsid w:val="004F13D2"/>
    <w:rsid w:val="004F1A00"/>
    <w:rsid w:val="004F1D4D"/>
    <w:rsid w:val="004F2826"/>
    <w:rsid w:val="004F2AA6"/>
    <w:rsid w:val="004F2B9C"/>
    <w:rsid w:val="004F2CCE"/>
    <w:rsid w:val="004F359A"/>
    <w:rsid w:val="004F3DD1"/>
    <w:rsid w:val="004F4E53"/>
    <w:rsid w:val="004F58AB"/>
    <w:rsid w:val="004F65B8"/>
    <w:rsid w:val="004F680C"/>
    <w:rsid w:val="004F6A6B"/>
    <w:rsid w:val="004F6AFE"/>
    <w:rsid w:val="004F6C38"/>
    <w:rsid w:val="004F6F20"/>
    <w:rsid w:val="004F7373"/>
    <w:rsid w:val="004F73A5"/>
    <w:rsid w:val="004F76A6"/>
    <w:rsid w:val="004F79E8"/>
    <w:rsid w:val="004F7C51"/>
    <w:rsid w:val="004F7F1A"/>
    <w:rsid w:val="0050031C"/>
    <w:rsid w:val="005004F7"/>
    <w:rsid w:val="00500692"/>
    <w:rsid w:val="00500798"/>
    <w:rsid w:val="005007E7"/>
    <w:rsid w:val="00500A59"/>
    <w:rsid w:val="00500AC7"/>
    <w:rsid w:val="00500CC0"/>
    <w:rsid w:val="0050132F"/>
    <w:rsid w:val="00501723"/>
    <w:rsid w:val="00501A5C"/>
    <w:rsid w:val="00501A8C"/>
    <w:rsid w:val="00501F0D"/>
    <w:rsid w:val="005029A2"/>
    <w:rsid w:val="00502FCA"/>
    <w:rsid w:val="00503072"/>
    <w:rsid w:val="005036A1"/>
    <w:rsid w:val="005038A7"/>
    <w:rsid w:val="00503FAD"/>
    <w:rsid w:val="00504639"/>
    <w:rsid w:val="00504CFF"/>
    <w:rsid w:val="00505A2A"/>
    <w:rsid w:val="00505D94"/>
    <w:rsid w:val="00505E39"/>
    <w:rsid w:val="00505EB9"/>
    <w:rsid w:val="0050614B"/>
    <w:rsid w:val="00506255"/>
    <w:rsid w:val="00506571"/>
    <w:rsid w:val="00506A8D"/>
    <w:rsid w:val="00506C2E"/>
    <w:rsid w:val="005074C9"/>
    <w:rsid w:val="005076F5"/>
    <w:rsid w:val="0050771A"/>
    <w:rsid w:val="00507754"/>
    <w:rsid w:val="00507A6F"/>
    <w:rsid w:val="00507B65"/>
    <w:rsid w:val="00507CAF"/>
    <w:rsid w:val="00510374"/>
    <w:rsid w:val="00510444"/>
    <w:rsid w:val="005112C1"/>
    <w:rsid w:val="005113E6"/>
    <w:rsid w:val="00511E67"/>
    <w:rsid w:val="005122E1"/>
    <w:rsid w:val="00512747"/>
    <w:rsid w:val="00512B20"/>
    <w:rsid w:val="00513F8F"/>
    <w:rsid w:val="005147E7"/>
    <w:rsid w:val="005149A2"/>
    <w:rsid w:val="00514CEE"/>
    <w:rsid w:val="00514EA5"/>
    <w:rsid w:val="005150E4"/>
    <w:rsid w:val="00515263"/>
    <w:rsid w:val="00515907"/>
    <w:rsid w:val="00515E2B"/>
    <w:rsid w:val="00516034"/>
    <w:rsid w:val="00516B96"/>
    <w:rsid w:val="005173A4"/>
    <w:rsid w:val="0052001B"/>
    <w:rsid w:val="00521AD2"/>
    <w:rsid w:val="00521D65"/>
    <w:rsid w:val="005221A4"/>
    <w:rsid w:val="0052251F"/>
    <w:rsid w:val="00523366"/>
    <w:rsid w:val="005236C1"/>
    <w:rsid w:val="00523E18"/>
    <w:rsid w:val="00523F32"/>
    <w:rsid w:val="0052422C"/>
    <w:rsid w:val="005244D5"/>
    <w:rsid w:val="00524552"/>
    <w:rsid w:val="00524AD1"/>
    <w:rsid w:val="00524E6A"/>
    <w:rsid w:val="0052517C"/>
    <w:rsid w:val="005251DA"/>
    <w:rsid w:val="00525407"/>
    <w:rsid w:val="00525A90"/>
    <w:rsid w:val="00525AE6"/>
    <w:rsid w:val="00525F71"/>
    <w:rsid w:val="00526049"/>
    <w:rsid w:val="00526270"/>
    <w:rsid w:val="00526431"/>
    <w:rsid w:val="00526665"/>
    <w:rsid w:val="005269C2"/>
    <w:rsid w:val="00526C8A"/>
    <w:rsid w:val="005271A9"/>
    <w:rsid w:val="00527489"/>
    <w:rsid w:val="00527C8D"/>
    <w:rsid w:val="0053012B"/>
    <w:rsid w:val="00530AFD"/>
    <w:rsid w:val="0053173A"/>
    <w:rsid w:val="00531824"/>
    <w:rsid w:val="005318AA"/>
    <w:rsid w:val="00531AF4"/>
    <w:rsid w:val="00531F71"/>
    <w:rsid w:val="00532462"/>
    <w:rsid w:val="005325B3"/>
    <w:rsid w:val="00532B16"/>
    <w:rsid w:val="00532C9D"/>
    <w:rsid w:val="00533215"/>
    <w:rsid w:val="005334E4"/>
    <w:rsid w:val="0053383B"/>
    <w:rsid w:val="0053392E"/>
    <w:rsid w:val="005347FB"/>
    <w:rsid w:val="005349EB"/>
    <w:rsid w:val="00534AA6"/>
    <w:rsid w:val="00534B9F"/>
    <w:rsid w:val="00534C83"/>
    <w:rsid w:val="00534FDD"/>
    <w:rsid w:val="00535A27"/>
    <w:rsid w:val="00536AEE"/>
    <w:rsid w:val="005372F2"/>
    <w:rsid w:val="0053757A"/>
    <w:rsid w:val="0053794A"/>
    <w:rsid w:val="00537BE9"/>
    <w:rsid w:val="00537C01"/>
    <w:rsid w:val="00537E4A"/>
    <w:rsid w:val="00540147"/>
    <w:rsid w:val="00541274"/>
    <w:rsid w:val="005417A0"/>
    <w:rsid w:val="00541ABD"/>
    <w:rsid w:val="00541E2B"/>
    <w:rsid w:val="005421D5"/>
    <w:rsid w:val="00542223"/>
    <w:rsid w:val="00542252"/>
    <w:rsid w:val="00543235"/>
    <w:rsid w:val="005436D7"/>
    <w:rsid w:val="00543703"/>
    <w:rsid w:val="00543A66"/>
    <w:rsid w:val="00543A83"/>
    <w:rsid w:val="00544436"/>
    <w:rsid w:val="0054556F"/>
    <w:rsid w:val="00545BAD"/>
    <w:rsid w:val="00545C3D"/>
    <w:rsid w:val="00545E6A"/>
    <w:rsid w:val="00546310"/>
    <w:rsid w:val="00546738"/>
    <w:rsid w:val="005467D6"/>
    <w:rsid w:val="00546942"/>
    <w:rsid w:val="00546B39"/>
    <w:rsid w:val="005503FB"/>
    <w:rsid w:val="00550D6F"/>
    <w:rsid w:val="005511B1"/>
    <w:rsid w:val="00551E52"/>
    <w:rsid w:val="00552038"/>
    <w:rsid w:val="005521CF"/>
    <w:rsid w:val="0055233E"/>
    <w:rsid w:val="00552569"/>
    <w:rsid w:val="00552FF4"/>
    <w:rsid w:val="00553C7C"/>
    <w:rsid w:val="0055410A"/>
    <w:rsid w:val="0055450F"/>
    <w:rsid w:val="005547CB"/>
    <w:rsid w:val="00554DF7"/>
    <w:rsid w:val="00554E35"/>
    <w:rsid w:val="00555713"/>
    <w:rsid w:val="00555772"/>
    <w:rsid w:val="00555D6F"/>
    <w:rsid w:val="00555F15"/>
    <w:rsid w:val="005565C1"/>
    <w:rsid w:val="00556680"/>
    <w:rsid w:val="005567BF"/>
    <w:rsid w:val="005569D2"/>
    <w:rsid w:val="005570E7"/>
    <w:rsid w:val="0055718D"/>
    <w:rsid w:val="00557464"/>
    <w:rsid w:val="0055771C"/>
    <w:rsid w:val="00557A73"/>
    <w:rsid w:val="00557CAB"/>
    <w:rsid w:val="00557E81"/>
    <w:rsid w:val="00560AC9"/>
    <w:rsid w:val="00561250"/>
    <w:rsid w:val="0056134D"/>
    <w:rsid w:val="00561425"/>
    <w:rsid w:val="00561A95"/>
    <w:rsid w:val="00561BF6"/>
    <w:rsid w:val="00561C55"/>
    <w:rsid w:val="00562B03"/>
    <w:rsid w:val="00562BE1"/>
    <w:rsid w:val="00562CDC"/>
    <w:rsid w:val="00563FD2"/>
    <w:rsid w:val="0056434D"/>
    <w:rsid w:val="005665E1"/>
    <w:rsid w:val="00566897"/>
    <w:rsid w:val="00566EE8"/>
    <w:rsid w:val="0056719E"/>
    <w:rsid w:val="00567261"/>
    <w:rsid w:val="00567B86"/>
    <w:rsid w:val="005701C5"/>
    <w:rsid w:val="00570225"/>
    <w:rsid w:val="005703E3"/>
    <w:rsid w:val="0057054C"/>
    <w:rsid w:val="005705F0"/>
    <w:rsid w:val="005708C3"/>
    <w:rsid w:val="005708C6"/>
    <w:rsid w:val="00570C83"/>
    <w:rsid w:val="00571358"/>
    <w:rsid w:val="00571382"/>
    <w:rsid w:val="00571AB7"/>
    <w:rsid w:val="00572583"/>
    <w:rsid w:val="00572643"/>
    <w:rsid w:val="0057283F"/>
    <w:rsid w:val="00572F26"/>
    <w:rsid w:val="005730FF"/>
    <w:rsid w:val="0057380A"/>
    <w:rsid w:val="0057388D"/>
    <w:rsid w:val="00573BB0"/>
    <w:rsid w:val="00573D2B"/>
    <w:rsid w:val="00573F24"/>
    <w:rsid w:val="00574167"/>
    <w:rsid w:val="005753DB"/>
    <w:rsid w:val="00575C65"/>
    <w:rsid w:val="00575DF8"/>
    <w:rsid w:val="00576A37"/>
    <w:rsid w:val="0057700C"/>
    <w:rsid w:val="00577368"/>
    <w:rsid w:val="005777AC"/>
    <w:rsid w:val="00577EB4"/>
    <w:rsid w:val="005801F2"/>
    <w:rsid w:val="0058109E"/>
    <w:rsid w:val="0058157A"/>
    <w:rsid w:val="005815D2"/>
    <w:rsid w:val="005815EF"/>
    <w:rsid w:val="005818D4"/>
    <w:rsid w:val="005819D7"/>
    <w:rsid w:val="00581F40"/>
    <w:rsid w:val="005829CC"/>
    <w:rsid w:val="00582E3D"/>
    <w:rsid w:val="00582F97"/>
    <w:rsid w:val="00583147"/>
    <w:rsid w:val="005836D0"/>
    <w:rsid w:val="00583B1D"/>
    <w:rsid w:val="00583E78"/>
    <w:rsid w:val="00584496"/>
    <w:rsid w:val="005848FE"/>
    <w:rsid w:val="00584B08"/>
    <w:rsid w:val="00585C3A"/>
    <w:rsid w:val="0058628A"/>
    <w:rsid w:val="00587117"/>
    <w:rsid w:val="0058759B"/>
    <w:rsid w:val="0058764D"/>
    <w:rsid w:val="00590885"/>
    <w:rsid w:val="00590BF6"/>
    <w:rsid w:val="00591029"/>
    <w:rsid w:val="00591198"/>
    <w:rsid w:val="00591B9C"/>
    <w:rsid w:val="00592160"/>
    <w:rsid w:val="005923C9"/>
    <w:rsid w:val="00592797"/>
    <w:rsid w:val="0059280C"/>
    <w:rsid w:val="0059284F"/>
    <w:rsid w:val="00593EC6"/>
    <w:rsid w:val="00594131"/>
    <w:rsid w:val="00594294"/>
    <w:rsid w:val="005943C6"/>
    <w:rsid w:val="00594AD2"/>
    <w:rsid w:val="00594CE2"/>
    <w:rsid w:val="00595777"/>
    <w:rsid w:val="00595E99"/>
    <w:rsid w:val="00596308"/>
    <w:rsid w:val="005968C4"/>
    <w:rsid w:val="005969D3"/>
    <w:rsid w:val="00596FC4"/>
    <w:rsid w:val="0059715B"/>
    <w:rsid w:val="00597605"/>
    <w:rsid w:val="00597A36"/>
    <w:rsid w:val="005A05C6"/>
    <w:rsid w:val="005A0753"/>
    <w:rsid w:val="005A0ABB"/>
    <w:rsid w:val="005A0CB6"/>
    <w:rsid w:val="005A2229"/>
    <w:rsid w:val="005A320D"/>
    <w:rsid w:val="005A36E3"/>
    <w:rsid w:val="005A37D9"/>
    <w:rsid w:val="005A3860"/>
    <w:rsid w:val="005A3A31"/>
    <w:rsid w:val="005A3E5C"/>
    <w:rsid w:val="005A5084"/>
    <w:rsid w:val="005A588D"/>
    <w:rsid w:val="005A59CF"/>
    <w:rsid w:val="005A6A3A"/>
    <w:rsid w:val="005A6D74"/>
    <w:rsid w:val="005A77C8"/>
    <w:rsid w:val="005A7F40"/>
    <w:rsid w:val="005A7F72"/>
    <w:rsid w:val="005B0635"/>
    <w:rsid w:val="005B0DA7"/>
    <w:rsid w:val="005B1701"/>
    <w:rsid w:val="005B1CA2"/>
    <w:rsid w:val="005B2380"/>
    <w:rsid w:val="005B2EB8"/>
    <w:rsid w:val="005B355C"/>
    <w:rsid w:val="005B3C7C"/>
    <w:rsid w:val="005B3D6D"/>
    <w:rsid w:val="005B4911"/>
    <w:rsid w:val="005B4C5C"/>
    <w:rsid w:val="005B4E83"/>
    <w:rsid w:val="005B5425"/>
    <w:rsid w:val="005B54FE"/>
    <w:rsid w:val="005B5A55"/>
    <w:rsid w:val="005B5A66"/>
    <w:rsid w:val="005B5B4E"/>
    <w:rsid w:val="005B5E1D"/>
    <w:rsid w:val="005B6FAE"/>
    <w:rsid w:val="005B703E"/>
    <w:rsid w:val="005B7319"/>
    <w:rsid w:val="005B7403"/>
    <w:rsid w:val="005B7824"/>
    <w:rsid w:val="005B7BA0"/>
    <w:rsid w:val="005C0059"/>
    <w:rsid w:val="005C0561"/>
    <w:rsid w:val="005C0625"/>
    <w:rsid w:val="005C0904"/>
    <w:rsid w:val="005C09BF"/>
    <w:rsid w:val="005C0D61"/>
    <w:rsid w:val="005C0DDE"/>
    <w:rsid w:val="005C1225"/>
    <w:rsid w:val="005C132F"/>
    <w:rsid w:val="005C172E"/>
    <w:rsid w:val="005C1752"/>
    <w:rsid w:val="005C2144"/>
    <w:rsid w:val="005C376D"/>
    <w:rsid w:val="005C429C"/>
    <w:rsid w:val="005C4B4D"/>
    <w:rsid w:val="005C4DE3"/>
    <w:rsid w:val="005C5379"/>
    <w:rsid w:val="005C5849"/>
    <w:rsid w:val="005C589B"/>
    <w:rsid w:val="005C665F"/>
    <w:rsid w:val="005C6D38"/>
    <w:rsid w:val="005C6E82"/>
    <w:rsid w:val="005C7417"/>
    <w:rsid w:val="005C7A54"/>
    <w:rsid w:val="005C7CAD"/>
    <w:rsid w:val="005C7EF8"/>
    <w:rsid w:val="005D02FA"/>
    <w:rsid w:val="005D047B"/>
    <w:rsid w:val="005D0790"/>
    <w:rsid w:val="005D20FC"/>
    <w:rsid w:val="005D2394"/>
    <w:rsid w:val="005D24A2"/>
    <w:rsid w:val="005D2A49"/>
    <w:rsid w:val="005D2B76"/>
    <w:rsid w:val="005D2EE8"/>
    <w:rsid w:val="005D480E"/>
    <w:rsid w:val="005D4980"/>
    <w:rsid w:val="005D54E7"/>
    <w:rsid w:val="005D5E46"/>
    <w:rsid w:val="005D609E"/>
    <w:rsid w:val="005D616E"/>
    <w:rsid w:val="005D64A5"/>
    <w:rsid w:val="005D6929"/>
    <w:rsid w:val="005D6B30"/>
    <w:rsid w:val="005D6E1C"/>
    <w:rsid w:val="005D7E04"/>
    <w:rsid w:val="005D7F79"/>
    <w:rsid w:val="005E0082"/>
    <w:rsid w:val="005E07E6"/>
    <w:rsid w:val="005E1393"/>
    <w:rsid w:val="005E1629"/>
    <w:rsid w:val="005E1647"/>
    <w:rsid w:val="005E25A9"/>
    <w:rsid w:val="005E2E0F"/>
    <w:rsid w:val="005E35FD"/>
    <w:rsid w:val="005E383F"/>
    <w:rsid w:val="005E4807"/>
    <w:rsid w:val="005E48F7"/>
    <w:rsid w:val="005E5563"/>
    <w:rsid w:val="005E5A9A"/>
    <w:rsid w:val="005E66F1"/>
    <w:rsid w:val="005E699F"/>
    <w:rsid w:val="005E6AFB"/>
    <w:rsid w:val="005E6CFB"/>
    <w:rsid w:val="005E6E51"/>
    <w:rsid w:val="005E7698"/>
    <w:rsid w:val="005F083F"/>
    <w:rsid w:val="005F0B4C"/>
    <w:rsid w:val="005F0B53"/>
    <w:rsid w:val="005F0C46"/>
    <w:rsid w:val="005F1AC5"/>
    <w:rsid w:val="005F1FE4"/>
    <w:rsid w:val="005F239E"/>
    <w:rsid w:val="005F369B"/>
    <w:rsid w:val="005F3F7F"/>
    <w:rsid w:val="005F40E5"/>
    <w:rsid w:val="005F422B"/>
    <w:rsid w:val="005F46D9"/>
    <w:rsid w:val="005F47C8"/>
    <w:rsid w:val="005F47E6"/>
    <w:rsid w:val="005F4950"/>
    <w:rsid w:val="005F4E4D"/>
    <w:rsid w:val="005F5409"/>
    <w:rsid w:val="005F660A"/>
    <w:rsid w:val="005F6697"/>
    <w:rsid w:val="005F6F9C"/>
    <w:rsid w:val="005F6FFC"/>
    <w:rsid w:val="005F7A6F"/>
    <w:rsid w:val="005F7DC8"/>
    <w:rsid w:val="006004DE"/>
    <w:rsid w:val="00601072"/>
    <w:rsid w:val="006012CD"/>
    <w:rsid w:val="0060144E"/>
    <w:rsid w:val="00601A1C"/>
    <w:rsid w:val="00601FCD"/>
    <w:rsid w:val="00602354"/>
    <w:rsid w:val="0060254B"/>
    <w:rsid w:val="0060268D"/>
    <w:rsid w:val="006039C5"/>
    <w:rsid w:val="00603B1B"/>
    <w:rsid w:val="00603CEE"/>
    <w:rsid w:val="006043D7"/>
    <w:rsid w:val="00604554"/>
    <w:rsid w:val="00604594"/>
    <w:rsid w:val="00604708"/>
    <w:rsid w:val="00604CFF"/>
    <w:rsid w:val="00605399"/>
    <w:rsid w:val="006054EE"/>
    <w:rsid w:val="0060591D"/>
    <w:rsid w:val="006059EC"/>
    <w:rsid w:val="00605B5D"/>
    <w:rsid w:val="00606782"/>
    <w:rsid w:val="00606E74"/>
    <w:rsid w:val="0060717F"/>
    <w:rsid w:val="006074B1"/>
    <w:rsid w:val="00607ADE"/>
    <w:rsid w:val="00607E68"/>
    <w:rsid w:val="00610224"/>
    <w:rsid w:val="006102C6"/>
    <w:rsid w:val="006103F0"/>
    <w:rsid w:val="006113A9"/>
    <w:rsid w:val="00612C73"/>
    <w:rsid w:val="006134CE"/>
    <w:rsid w:val="006138D8"/>
    <w:rsid w:val="00614064"/>
    <w:rsid w:val="006141D8"/>
    <w:rsid w:val="00614926"/>
    <w:rsid w:val="00614B82"/>
    <w:rsid w:val="00614CB4"/>
    <w:rsid w:val="00614D1E"/>
    <w:rsid w:val="0061524B"/>
    <w:rsid w:val="0061561C"/>
    <w:rsid w:val="0061565F"/>
    <w:rsid w:val="0061583E"/>
    <w:rsid w:val="00615BDB"/>
    <w:rsid w:val="006164F9"/>
    <w:rsid w:val="0061651F"/>
    <w:rsid w:val="00616885"/>
    <w:rsid w:val="0061717F"/>
    <w:rsid w:val="006173C3"/>
    <w:rsid w:val="00617503"/>
    <w:rsid w:val="006175CF"/>
    <w:rsid w:val="006200FE"/>
    <w:rsid w:val="006201A2"/>
    <w:rsid w:val="00620254"/>
    <w:rsid w:val="00620686"/>
    <w:rsid w:val="006209E8"/>
    <w:rsid w:val="00621B6A"/>
    <w:rsid w:val="00621C0B"/>
    <w:rsid w:val="00621C72"/>
    <w:rsid w:val="00621CAD"/>
    <w:rsid w:val="00622A67"/>
    <w:rsid w:val="00623427"/>
    <w:rsid w:val="00623607"/>
    <w:rsid w:val="00623832"/>
    <w:rsid w:val="00624560"/>
    <w:rsid w:val="00624C6E"/>
    <w:rsid w:val="00624FB3"/>
    <w:rsid w:val="00625B24"/>
    <w:rsid w:val="0062657C"/>
    <w:rsid w:val="00626C25"/>
    <w:rsid w:val="00626E64"/>
    <w:rsid w:val="0062715A"/>
    <w:rsid w:val="00627584"/>
    <w:rsid w:val="00627BA3"/>
    <w:rsid w:val="00627C39"/>
    <w:rsid w:val="00627E44"/>
    <w:rsid w:val="006300D7"/>
    <w:rsid w:val="00630573"/>
    <w:rsid w:val="00631007"/>
    <w:rsid w:val="00631826"/>
    <w:rsid w:val="00631D05"/>
    <w:rsid w:val="00631F5B"/>
    <w:rsid w:val="0063260C"/>
    <w:rsid w:val="006326BC"/>
    <w:rsid w:val="00632927"/>
    <w:rsid w:val="00632A0E"/>
    <w:rsid w:val="00632A4C"/>
    <w:rsid w:val="00632B4D"/>
    <w:rsid w:val="006334BF"/>
    <w:rsid w:val="00633951"/>
    <w:rsid w:val="00633965"/>
    <w:rsid w:val="00633B5E"/>
    <w:rsid w:val="00633C0A"/>
    <w:rsid w:val="0063405E"/>
    <w:rsid w:val="006341AD"/>
    <w:rsid w:val="00634733"/>
    <w:rsid w:val="006347F5"/>
    <w:rsid w:val="00635C0F"/>
    <w:rsid w:val="00635EDC"/>
    <w:rsid w:val="00635F56"/>
    <w:rsid w:val="00636094"/>
    <w:rsid w:val="0063634D"/>
    <w:rsid w:val="00636A76"/>
    <w:rsid w:val="006373C7"/>
    <w:rsid w:val="00637AAF"/>
    <w:rsid w:val="00637E00"/>
    <w:rsid w:val="006401C6"/>
    <w:rsid w:val="00640207"/>
    <w:rsid w:val="00640222"/>
    <w:rsid w:val="00640225"/>
    <w:rsid w:val="006404C3"/>
    <w:rsid w:val="006406B0"/>
    <w:rsid w:val="006406D9"/>
    <w:rsid w:val="006409F3"/>
    <w:rsid w:val="00640E0F"/>
    <w:rsid w:val="00640E8B"/>
    <w:rsid w:val="00641061"/>
    <w:rsid w:val="006419ED"/>
    <w:rsid w:val="0064233A"/>
    <w:rsid w:val="00642D10"/>
    <w:rsid w:val="00642FB7"/>
    <w:rsid w:val="00643426"/>
    <w:rsid w:val="00643769"/>
    <w:rsid w:val="00643D1A"/>
    <w:rsid w:val="00644200"/>
    <w:rsid w:val="0064428B"/>
    <w:rsid w:val="00644511"/>
    <w:rsid w:val="0064486C"/>
    <w:rsid w:val="00644E60"/>
    <w:rsid w:val="006455C4"/>
    <w:rsid w:val="00645A0C"/>
    <w:rsid w:val="006461C1"/>
    <w:rsid w:val="006461D3"/>
    <w:rsid w:val="006467B2"/>
    <w:rsid w:val="006471EC"/>
    <w:rsid w:val="0064779E"/>
    <w:rsid w:val="00647CB3"/>
    <w:rsid w:val="00650150"/>
    <w:rsid w:val="00650854"/>
    <w:rsid w:val="006509C4"/>
    <w:rsid w:val="00650D1E"/>
    <w:rsid w:val="00650EB8"/>
    <w:rsid w:val="00650F7C"/>
    <w:rsid w:val="00650FBE"/>
    <w:rsid w:val="00650FDB"/>
    <w:rsid w:val="006513D5"/>
    <w:rsid w:val="006518B1"/>
    <w:rsid w:val="006519FC"/>
    <w:rsid w:val="00651AD3"/>
    <w:rsid w:val="00651D9C"/>
    <w:rsid w:val="00651FA0"/>
    <w:rsid w:val="00652C3D"/>
    <w:rsid w:val="00652C98"/>
    <w:rsid w:val="00652ED9"/>
    <w:rsid w:val="00653245"/>
    <w:rsid w:val="00653273"/>
    <w:rsid w:val="0065416C"/>
    <w:rsid w:val="006544F6"/>
    <w:rsid w:val="00654D38"/>
    <w:rsid w:val="00655070"/>
    <w:rsid w:val="00655223"/>
    <w:rsid w:val="00655780"/>
    <w:rsid w:val="0065594D"/>
    <w:rsid w:val="006561FF"/>
    <w:rsid w:val="00656624"/>
    <w:rsid w:val="00656D6F"/>
    <w:rsid w:val="00657005"/>
    <w:rsid w:val="006578D9"/>
    <w:rsid w:val="00657E02"/>
    <w:rsid w:val="00657F67"/>
    <w:rsid w:val="0066012A"/>
    <w:rsid w:val="006605DC"/>
    <w:rsid w:val="00660731"/>
    <w:rsid w:val="006615EB"/>
    <w:rsid w:val="00661636"/>
    <w:rsid w:val="00661B9F"/>
    <w:rsid w:val="00661CC2"/>
    <w:rsid w:val="00662166"/>
    <w:rsid w:val="00662C91"/>
    <w:rsid w:val="00662FA2"/>
    <w:rsid w:val="006635DC"/>
    <w:rsid w:val="006637D7"/>
    <w:rsid w:val="00663908"/>
    <w:rsid w:val="006646F4"/>
    <w:rsid w:val="00665029"/>
    <w:rsid w:val="00665229"/>
    <w:rsid w:val="00665316"/>
    <w:rsid w:val="006654E8"/>
    <w:rsid w:val="0066568F"/>
    <w:rsid w:val="00665BC9"/>
    <w:rsid w:val="00665CCE"/>
    <w:rsid w:val="006672FC"/>
    <w:rsid w:val="006676AF"/>
    <w:rsid w:val="00667A27"/>
    <w:rsid w:val="006704BF"/>
    <w:rsid w:val="00670614"/>
    <w:rsid w:val="00670AD6"/>
    <w:rsid w:val="00670ADA"/>
    <w:rsid w:val="00670ECD"/>
    <w:rsid w:val="006723AF"/>
    <w:rsid w:val="0067252A"/>
    <w:rsid w:val="00672966"/>
    <w:rsid w:val="0067313C"/>
    <w:rsid w:val="006735BC"/>
    <w:rsid w:val="00673BDE"/>
    <w:rsid w:val="00673EB7"/>
    <w:rsid w:val="00673FBF"/>
    <w:rsid w:val="00674460"/>
    <w:rsid w:val="006747B4"/>
    <w:rsid w:val="00675652"/>
    <w:rsid w:val="00675B68"/>
    <w:rsid w:val="006760F8"/>
    <w:rsid w:val="006767B8"/>
    <w:rsid w:val="00677725"/>
    <w:rsid w:val="0068013A"/>
    <w:rsid w:val="00680A97"/>
    <w:rsid w:val="00680F30"/>
    <w:rsid w:val="00680F81"/>
    <w:rsid w:val="0068102D"/>
    <w:rsid w:val="00681C78"/>
    <w:rsid w:val="00681EBF"/>
    <w:rsid w:val="0068226B"/>
    <w:rsid w:val="006826E5"/>
    <w:rsid w:val="00682ED3"/>
    <w:rsid w:val="006830BC"/>
    <w:rsid w:val="006834CD"/>
    <w:rsid w:val="00683754"/>
    <w:rsid w:val="00683D7F"/>
    <w:rsid w:val="00684258"/>
    <w:rsid w:val="00684828"/>
    <w:rsid w:val="006848DC"/>
    <w:rsid w:val="00684DB4"/>
    <w:rsid w:val="00685725"/>
    <w:rsid w:val="00685D3B"/>
    <w:rsid w:val="0068623E"/>
    <w:rsid w:val="00686366"/>
    <w:rsid w:val="0068653A"/>
    <w:rsid w:val="00686EB0"/>
    <w:rsid w:val="0068721F"/>
    <w:rsid w:val="006872DF"/>
    <w:rsid w:val="00687A55"/>
    <w:rsid w:val="00687CF0"/>
    <w:rsid w:val="006908FB"/>
    <w:rsid w:val="00690D12"/>
    <w:rsid w:val="00690F0E"/>
    <w:rsid w:val="006919C5"/>
    <w:rsid w:val="00692799"/>
    <w:rsid w:val="006927F0"/>
    <w:rsid w:val="00692A0D"/>
    <w:rsid w:val="00692CF0"/>
    <w:rsid w:val="00692D87"/>
    <w:rsid w:val="00692F7C"/>
    <w:rsid w:val="00693077"/>
    <w:rsid w:val="00693295"/>
    <w:rsid w:val="00693AE4"/>
    <w:rsid w:val="0069447C"/>
    <w:rsid w:val="006949AD"/>
    <w:rsid w:val="00694AA9"/>
    <w:rsid w:val="00695547"/>
    <w:rsid w:val="00696244"/>
    <w:rsid w:val="006969D6"/>
    <w:rsid w:val="00696C6B"/>
    <w:rsid w:val="00696ECA"/>
    <w:rsid w:val="0069755C"/>
    <w:rsid w:val="006979DC"/>
    <w:rsid w:val="00697C2C"/>
    <w:rsid w:val="006A05EF"/>
    <w:rsid w:val="006A0889"/>
    <w:rsid w:val="006A0942"/>
    <w:rsid w:val="006A18DD"/>
    <w:rsid w:val="006A2347"/>
    <w:rsid w:val="006A24B3"/>
    <w:rsid w:val="006A25DB"/>
    <w:rsid w:val="006A27DD"/>
    <w:rsid w:val="006A2C24"/>
    <w:rsid w:val="006A2D0E"/>
    <w:rsid w:val="006A2D30"/>
    <w:rsid w:val="006A2E66"/>
    <w:rsid w:val="006A3227"/>
    <w:rsid w:val="006A3396"/>
    <w:rsid w:val="006A3F94"/>
    <w:rsid w:val="006A4113"/>
    <w:rsid w:val="006A4992"/>
    <w:rsid w:val="006A49B5"/>
    <w:rsid w:val="006A4B25"/>
    <w:rsid w:val="006A5A45"/>
    <w:rsid w:val="006A5CA3"/>
    <w:rsid w:val="006A5E26"/>
    <w:rsid w:val="006A653B"/>
    <w:rsid w:val="006A676A"/>
    <w:rsid w:val="006A6B69"/>
    <w:rsid w:val="006A7500"/>
    <w:rsid w:val="006A7574"/>
    <w:rsid w:val="006B0489"/>
    <w:rsid w:val="006B0F7B"/>
    <w:rsid w:val="006B163E"/>
    <w:rsid w:val="006B166D"/>
    <w:rsid w:val="006B1701"/>
    <w:rsid w:val="006B19B2"/>
    <w:rsid w:val="006B1A5C"/>
    <w:rsid w:val="006B1B1C"/>
    <w:rsid w:val="006B1DA2"/>
    <w:rsid w:val="006B1F5F"/>
    <w:rsid w:val="006B21E9"/>
    <w:rsid w:val="006B23BC"/>
    <w:rsid w:val="006B242D"/>
    <w:rsid w:val="006B32EF"/>
    <w:rsid w:val="006B393F"/>
    <w:rsid w:val="006B3E55"/>
    <w:rsid w:val="006B4448"/>
    <w:rsid w:val="006B6AD0"/>
    <w:rsid w:val="006B6BA3"/>
    <w:rsid w:val="006B6C95"/>
    <w:rsid w:val="006B6EE0"/>
    <w:rsid w:val="006B71E5"/>
    <w:rsid w:val="006B725C"/>
    <w:rsid w:val="006B7864"/>
    <w:rsid w:val="006B7C8F"/>
    <w:rsid w:val="006C03B2"/>
    <w:rsid w:val="006C0748"/>
    <w:rsid w:val="006C09DD"/>
    <w:rsid w:val="006C1A29"/>
    <w:rsid w:val="006C1B3F"/>
    <w:rsid w:val="006C1C66"/>
    <w:rsid w:val="006C1D2A"/>
    <w:rsid w:val="006C36BA"/>
    <w:rsid w:val="006C375B"/>
    <w:rsid w:val="006C3EC8"/>
    <w:rsid w:val="006C3F66"/>
    <w:rsid w:val="006C44D3"/>
    <w:rsid w:val="006C45C1"/>
    <w:rsid w:val="006C4B11"/>
    <w:rsid w:val="006C4D69"/>
    <w:rsid w:val="006C50C3"/>
    <w:rsid w:val="006C566C"/>
    <w:rsid w:val="006C57EC"/>
    <w:rsid w:val="006C581A"/>
    <w:rsid w:val="006C5C20"/>
    <w:rsid w:val="006C5FF1"/>
    <w:rsid w:val="006C604E"/>
    <w:rsid w:val="006C6287"/>
    <w:rsid w:val="006C677C"/>
    <w:rsid w:val="006C6E92"/>
    <w:rsid w:val="006C72B7"/>
    <w:rsid w:val="006C75C9"/>
    <w:rsid w:val="006C766F"/>
    <w:rsid w:val="006C7A5E"/>
    <w:rsid w:val="006D0060"/>
    <w:rsid w:val="006D00E2"/>
    <w:rsid w:val="006D0AC5"/>
    <w:rsid w:val="006D0F58"/>
    <w:rsid w:val="006D11A8"/>
    <w:rsid w:val="006D15E6"/>
    <w:rsid w:val="006D1A23"/>
    <w:rsid w:val="006D1F1A"/>
    <w:rsid w:val="006D2052"/>
    <w:rsid w:val="006D21FF"/>
    <w:rsid w:val="006D31AF"/>
    <w:rsid w:val="006D31DD"/>
    <w:rsid w:val="006D3CB5"/>
    <w:rsid w:val="006D45F0"/>
    <w:rsid w:val="006D492A"/>
    <w:rsid w:val="006D493C"/>
    <w:rsid w:val="006D54C7"/>
    <w:rsid w:val="006D559C"/>
    <w:rsid w:val="006D59BF"/>
    <w:rsid w:val="006D5EC2"/>
    <w:rsid w:val="006D5FEF"/>
    <w:rsid w:val="006D7598"/>
    <w:rsid w:val="006D7B93"/>
    <w:rsid w:val="006D7DAD"/>
    <w:rsid w:val="006E0B16"/>
    <w:rsid w:val="006E1419"/>
    <w:rsid w:val="006E176F"/>
    <w:rsid w:val="006E22CC"/>
    <w:rsid w:val="006E3D3A"/>
    <w:rsid w:val="006E3F51"/>
    <w:rsid w:val="006E512D"/>
    <w:rsid w:val="006E52BF"/>
    <w:rsid w:val="006E554E"/>
    <w:rsid w:val="006E5E18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951"/>
    <w:rsid w:val="006F1D86"/>
    <w:rsid w:val="006F2063"/>
    <w:rsid w:val="006F230B"/>
    <w:rsid w:val="006F291E"/>
    <w:rsid w:val="006F3052"/>
    <w:rsid w:val="006F314D"/>
    <w:rsid w:val="006F35FF"/>
    <w:rsid w:val="006F3B01"/>
    <w:rsid w:val="006F4189"/>
    <w:rsid w:val="006F557B"/>
    <w:rsid w:val="006F592F"/>
    <w:rsid w:val="006F5B41"/>
    <w:rsid w:val="006F5D9B"/>
    <w:rsid w:val="006F6689"/>
    <w:rsid w:val="006F6740"/>
    <w:rsid w:val="006F7305"/>
    <w:rsid w:val="006F746D"/>
    <w:rsid w:val="006F7586"/>
    <w:rsid w:val="006F7A92"/>
    <w:rsid w:val="006F7E42"/>
    <w:rsid w:val="006F7F06"/>
    <w:rsid w:val="00700042"/>
    <w:rsid w:val="0070023A"/>
    <w:rsid w:val="00700382"/>
    <w:rsid w:val="00700536"/>
    <w:rsid w:val="00700C39"/>
    <w:rsid w:val="007016D5"/>
    <w:rsid w:val="007017EA"/>
    <w:rsid w:val="0070181F"/>
    <w:rsid w:val="0070193E"/>
    <w:rsid w:val="00701B27"/>
    <w:rsid w:val="007036E5"/>
    <w:rsid w:val="00704123"/>
    <w:rsid w:val="007047A7"/>
    <w:rsid w:val="007052D4"/>
    <w:rsid w:val="00706BA9"/>
    <w:rsid w:val="007073A4"/>
    <w:rsid w:val="0070743B"/>
    <w:rsid w:val="007077DF"/>
    <w:rsid w:val="007101EE"/>
    <w:rsid w:val="00710203"/>
    <w:rsid w:val="00710994"/>
    <w:rsid w:val="007109CD"/>
    <w:rsid w:val="00710A3E"/>
    <w:rsid w:val="00710D33"/>
    <w:rsid w:val="00710FA6"/>
    <w:rsid w:val="00711760"/>
    <w:rsid w:val="0071196B"/>
    <w:rsid w:val="00711A0F"/>
    <w:rsid w:val="00711AE4"/>
    <w:rsid w:val="00711C0D"/>
    <w:rsid w:val="00711D10"/>
    <w:rsid w:val="00711D73"/>
    <w:rsid w:val="00712A0F"/>
    <w:rsid w:val="00712FDB"/>
    <w:rsid w:val="0071374D"/>
    <w:rsid w:val="00713951"/>
    <w:rsid w:val="00714312"/>
    <w:rsid w:val="00714D6A"/>
    <w:rsid w:val="00715511"/>
    <w:rsid w:val="00715F49"/>
    <w:rsid w:val="007163BF"/>
    <w:rsid w:val="0071642C"/>
    <w:rsid w:val="0071649C"/>
    <w:rsid w:val="00716FC0"/>
    <w:rsid w:val="00717267"/>
    <w:rsid w:val="007178EE"/>
    <w:rsid w:val="0071792C"/>
    <w:rsid w:val="00717E92"/>
    <w:rsid w:val="00720087"/>
    <w:rsid w:val="00720759"/>
    <w:rsid w:val="00720DCD"/>
    <w:rsid w:val="00720E6C"/>
    <w:rsid w:val="007215A9"/>
    <w:rsid w:val="0072190B"/>
    <w:rsid w:val="00721AB9"/>
    <w:rsid w:val="00721E1D"/>
    <w:rsid w:val="00722B72"/>
    <w:rsid w:val="00722FFA"/>
    <w:rsid w:val="00723416"/>
    <w:rsid w:val="00723D56"/>
    <w:rsid w:val="00724426"/>
    <w:rsid w:val="00724E7F"/>
    <w:rsid w:val="00725068"/>
    <w:rsid w:val="0072560E"/>
    <w:rsid w:val="00725CB6"/>
    <w:rsid w:val="00726281"/>
    <w:rsid w:val="0072665F"/>
    <w:rsid w:val="00727BDB"/>
    <w:rsid w:val="00727E9F"/>
    <w:rsid w:val="0073126A"/>
    <w:rsid w:val="0073128B"/>
    <w:rsid w:val="0073171A"/>
    <w:rsid w:val="00732DA4"/>
    <w:rsid w:val="00733858"/>
    <w:rsid w:val="00733A80"/>
    <w:rsid w:val="0073497A"/>
    <w:rsid w:val="00734C0A"/>
    <w:rsid w:val="00734E3E"/>
    <w:rsid w:val="00735C16"/>
    <w:rsid w:val="00735FB4"/>
    <w:rsid w:val="0073637C"/>
    <w:rsid w:val="00736718"/>
    <w:rsid w:val="00736D7B"/>
    <w:rsid w:val="00737251"/>
    <w:rsid w:val="007377ED"/>
    <w:rsid w:val="007379C8"/>
    <w:rsid w:val="007400B9"/>
    <w:rsid w:val="007406C0"/>
    <w:rsid w:val="00740AC1"/>
    <w:rsid w:val="0074108B"/>
    <w:rsid w:val="007420C9"/>
    <w:rsid w:val="00742695"/>
    <w:rsid w:val="00742A51"/>
    <w:rsid w:val="00743867"/>
    <w:rsid w:val="00743C30"/>
    <w:rsid w:val="00743CA6"/>
    <w:rsid w:val="00744055"/>
    <w:rsid w:val="007456BE"/>
    <w:rsid w:val="0074576E"/>
    <w:rsid w:val="007458B2"/>
    <w:rsid w:val="00745EBB"/>
    <w:rsid w:val="00746167"/>
    <w:rsid w:val="00746199"/>
    <w:rsid w:val="007470EB"/>
    <w:rsid w:val="007472D5"/>
    <w:rsid w:val="00747446"/>
    <w:rsid w:val="00747BD8"/>
    <w:rsid w:val="00747C7F"/>
    <w:rsid w:val="00747F05"/>
    <w:rsid w:val="0075038A"/>
    <w:rsid w:val="007509F9"/>
    <w:rsid w:val="00750FB7"/>
    <w:rsid w:val="00751751"/>
    <w:rsid w:val="00751831"/>
    <w:rsid w:val="00751F76"/>
    <w:rsid w:val="00752497"/>
    <w:rsid w:val="00752FE7"/>
    <w:rsid w:val="00753F01"/>
    <w:rsid w:val="0075412E"/>
    <w:rsid w:val="00754D64"/>
    <w:rsid w:val="00754D7A"/>
    <w:rsid w:val="00755B06"/>
    <w:rsid w:val="00755E06"/>
    <w:rsid w:val="007565E2"/>
    <w:rsid w:val="007572E9"/>
    <w:rsid w:val="00757A61"/>
    <w:rsid w:val="00757CD9"/>
    <w:rsid w:val="00757E8E"/>
    <w:rsid w:val="00757FE8"/>
    <w:rsid w:val="007600CF"/>
    <w:rsid w:val="00760756"/>
    <w:rsid w:val="00760D79"/>
    <w:rsid w:val="007611EE"/>
    <w:rsid w:val="007613AF"/>
    <w:rsid w:val="007619FB"/>
    <w:rsid w:val="0076200C"/>
    <w:rsid w:val="00762924"/>
    <w:rsid w:val="0076295C"/>
    <w:rsid w:val="00763055"/>
    <w:rsid w:val="007639D5"/>
    <w:rsid w:val="00763A95"/>
    <w:rsid w:val="00764EB8"/>
    <w:rsid w:val="00765098"/>
    <w:rsid w:val="00765FDC"/>
    <w:rsid w:val="00766559"/>
    <w:rsid w:val="00766B0E"/>
    <w:rsid w:val="00766BFB"/>
    <w:rsid w:val="00767230"/>
    <w:rsid w:val="0076731C"/>
    <w:rsid w:val="0076747C"/>
    <w:rsid w:val="007678B6"/>
    <w:rsid w:val="00770CEE"/>
    <w:rsid w:val="007721AD"/>
    <w:rsid w:val="00772D15"/>
    <w:rsid w:val="00772DC3"/>
    <w:rsid w:val="007733C4"/>
    <w:rsid w:val="00773552"/>
    <w:rsid w:val="00774360"/>
    <w:rsid w:val="007743A1"/>
    <w:rsid w:val="007743BB"/>
    <w:rsid w:val="007744EF"/>
    <w:rsid w:val="00774FAC"/>
    <w:rsid w:val="00775BAA"/>
    <w:rsid w:val="00775EFD"/>
    <w:rsid w:val="00775F11"/>
    <w:rsid w:val="007768F2"/>
    <w:rsid w:val="00776C72"/>
    <w:rsid w:val="00776E9E"/>
    <w:rsid w:val="00777053"/>
    <w:rsid w:val="00777BE9"/>
    <w:rsid w:val="00777C12"/>
    <w:rsid w:val="00777EE9"/>
    <w:rsid w:val="00780980"/>
    <w:rsid w:val="007809E1"/>
    <w:rsid w:val="007812F9"/>
    <w:rsid w:val="0078131E"/>
    <w:rsid w:val="0078146E"/>
    <w:rsid w:val="0078165E"/>
    <w:rsid w:val="007816FD"/>
    <w:rsid w:val="00781B9A"/>
    <w:rsid w:val="00781DAD"/>
    <w:rsid w:val="0078243D"/>
    <w:rsid w:val="00782D8A"/>
    <w:rsid w:val="007833C3"/>
    <w:rsid w:val="007837BE"/>
    <w:rsid w:val="0078380D"/>
    <w:rsid w:val="00783ED3"/>
    <w:rsid w:val="007841D8"/>
    <w:rsid w:val="00784281"/>
    <w:rsid w:val="007842FE"/>
    <w:rsid w:val="00784702"/>
    <w:rsid w:val="00784C31"/>
    <w:rsid w:val="00784EA1"/>
    <w:rsid w:val="00784FC7"/>
    <w:rsid w:val="00785561"/>
    <w:rsid w:val="00785FF3"/>
    <w:rsid w:val="007861D1"/>
    <w:rsid w:val="00786272"/>
    <w:rsid w:val="007864B2"/>
    <w:rsid w:val="00786620"/>
    <w:rsid w:val="007868B7"/>
    <w:rsid w:val="00786BA1"/>
    <w:rsid w:val="00786BC0"/>
    <w:rsid w:val="00786F57"/>
    <w:rsid w:val="00787736"/>
    <w:rsid w:val="00787A55"/>
    <w:rsid w:val="00787FF1"/>
    <w:rsid w:val="007916D2"/>
    <w:rsid w:val="00791ADE"/>
    <w:rsid w:val="00791BEA"/>
    <w:rsid w:val="00791E61"/>
    <w:rsid w:val="007921BA"/>
    <w:rsid w:val="007923CC"/>
    <w:rsid w:val="007926AB"/>
    <w:rsid w:val="007926B7"/>
    <w:rsid w:val="00792ECC"/>
    <w:rsid w:val="007939C7"/>
    <w:rsid w:val="00793F70"/>
    <w:rsid w:val="007947FB"/>
    <w:rsid w:val="007954AC"/>
    <w:rsid w:val="0079566F"/>
    <w:rsid w:val="0079601B"/>
    <w:rsid w:val="007960A3"/>
    <w:rsid w:val="007962E1"/>
    <w:rsid w:val="0079653B"/>
    <w:rsid w:val="00797140"/>
    <w:rsid w:val="00797DAA"/>
    <w:rsid w:val="00797FCF"/>
    <w:rsid w:val="007A0616"/>
    <w:rsid w:val="007A0DAC"/>
    <w:rsid w:val="007A1189"/>
    <w:rsid w:val="007A15BA"/>
    <w:rsid w:val="007A1B63"/>
    <w:rsid w:val="007A1CD0"/>
    <w:rsid w:val="007A200C"/>
    <w:rsid w:val="007A2BFF"/>
    <w:rsid w:val="007A3395"/>
    <w:rsid w:val="007A3505"/>
    <w:rsid w:val="007A3BF2"/>
    <w:rsid w:val="007A48AB"/>
    <w:rsid w:val="007A4AF1"/>
    <w:rsid w:val="007A4C96"/>
    <w:rsid w:val="007A4F85"/>
    <w:rsid w:val="007A5288"/>
    <w:rsid w:val="007A589D"/>
    <w:rsid w:val="007A618D"/>
    <w:rsid w:val="007A6333"/>
    <w:rsid w:val="007A6477"/>
    <w:rsid w:val="007A6909"/>
    <w:rsid w:val="007A6D63"/>
    <w:rsid w:val="007A7390"/>
    <w:rsid w:val="007A73A9"/>
    <w:rsid w:val="007A7481"/>
    <w:rsid w:val="007A75A3"/>
    <w:rsid w:val="007B0253"/>
    <w:rsid w:val="007B073B"/>
    <w:rsid w:val="007B1061"/>
    <w:rsid w:val="007B1B9A"/>
    <w:rsid w:val="007B1F9A"/>
    <w:rsid w:val="007B20F6"/>
    <w:rsid w:val="007B22D1"/>
    <w:rsid w:val="007B2638"/>
    <w:rsid w:val="007B2840"/>
    <w:rsid w:val="007B2CF0"/>
    <w:rsid w:val="007B3231"/>
    <w:rsid w:val="007B3476"/>
    <w:rsid w:val="007B448A"/>
    <w:rsid w:val="007B44DC"/>
    <w:rsid w:val="007B4543"/>
    <w:rsid w:val="007B4937"/>
    <w:rsid w:val="007B4EEB"/>
    <w:rsid w:val="007B56EB"/>
    <w:rsid w:val="007B5A66"/>
    <w:rsid w:val="007B630D"/>
    <w:rsid w:val="007C0880"/>
    <w:rsid w:val="007C0BD2"/>
    <w:rsid w:val="007C0F3A"/>
    <w:rsid w:val="007C1065"/>
    <w:rsid w:val="007C1537"/>
    <w:rsid w:val="007C1B45"/>
    <w:rsid w:val="007C1B94"/>
    <w:rsid w:val="007C1CF3"/>
    <w:rsid w:val="007C1F20"/>
    <w:rsid w:val="007C2A39"/>
    <w:rsid w:val="007C2D23"/>
    <w:rsid w:val="007C3D88"/>
    <w:rsid w:val="007C3F14"/>
    <w:rsid w:val="007C3FF2"/>
    <w:rsid w:val="007C4DE7"/>
    <w:rsid w:val="007C508D"/>
    <w:rsid w:val="007C515A"/>
    <w:rsid w:val="007C527C"/>
    <w:rsid w:val="007C52ED"/>
    <w:rsid w:val="007C52F0"/>
    <w:rsid w:val="007C56CE"/>
    <w:rsid w:val="007C5CE6"/>
    <w:rsid w:val="007C5DB6"/>
    <w:rsid w:val="007C5F2C"/>
    <w:rsid w:val="007C64BC"/>
    <w:rsid w:val="007C6939"/>
    <w:rsid w:val="007C6941"/>
    <w:rsid w:val="007C6D1B"/>
    <w:rsid w:val="007C6D8A"/>
    <w:rsid w:val="007C6F2E"/>
    <w:rsid w:val="007C7A94"/>
    <w:rsid w:val="007C7EF3"/>
    <w:rsid w:val="007D020B"/>
    <w:rsid w:val="007D098C"/>
    <w:rsid w:val="007D11B6"/>
    <w:rsid w:val="007D149C"/>
    <w:rsid w:val="007D1B7C"/>
    <w:rsid w:val="007D214A"/>
    <w:rsid w:val="007D248D"/>
    <w:rsid w:val="007D357E"/>
    <w:rsid w:val="007D3889"/>
    <w:rsid w:val="007D38E0"/>
    <w:rsid w:val="007D39D7"/>
    <w:rsid w:val="007D4FF2"/>
    <w:rsid w:val="007D512C"/>
    <w:rsid w:val="007D526F"/>
    <w:rsid w:val="007D58C7"/>
    <w:rsid w:val="007D5E74"/>
    <w:rsid w:val="007D6310"/>
    <w:rsid w:val="007D673F"/>
    <w:rsid w:val="007D678A"/>
    <w:rsid w:val="007D68F4"/>
    <w:rsid w:val="007D6CE5"/>
    <w:rsid w:val="007D6EF0"/>
    <w:rsid w:val="007D7042"/>
    <w:rsid w:val="007D7059"/>
    <w:rsid w:val="007D7886"/>
    <w:rsid w:val="007E0162"/>
    <w:rsid w:val="007E0986"/>
    <w:rsid w:val="007E0A1B"/>
    <w:rsid w:val="007E0C8C"/>
    <w:rsid w:val="007E1479"/>
    <w:rsid w:val="007E1A55"/>
    <w:rsid w:val="007E1CB1"/>
    <w:rsid w:val="007E201B"/>
    <w:rsid w:val="007E2146"/>
    <w:rsid w:val="007E266B"/>
    <w:rsid w:val="007E2B64"/>
    <w:rsid w:val="007E3AF7"/>
    <w:rsid w:val="007E3E22"/>
    <w:rsid w:val="007E40B6"/>
    <w:rsid w:val="007E437C"/>
    <w:rsid w:val="007E48CD"/>
    <w:rsid w:val="007E48E4"/>
    <w:rsid w:val="007E531F"/>
    <w:rsid w:val="007E5FFD"/>
    <w:rsid w:val="007E6434"/>
    <w:rsid w:val="007E6735"/>
    <w:rsid w:val="007E67F4"/>
    <w:rsid w:val="007E72CE"/>
    <w:rsid w:val="007E7B2B"/>
    <w:rsid w:val="007F05E0"/>
    <w:rsid w:val="007F0B77"/>
    <w:rsid w:val="007F0C23"/>
    <w:rsid w:val="007F0DD3"/>
    <w:rsid w:val="007F18C0"/>
    <w:rsid w:val="007F2DBB"/>
    <w:rsid w:val="007F2ED4"/>
    <w:rsid w:val="007F3FB0"/>
    <w:rsid w:val="007F43A9"/>
    <w:rsid w:val="007F4FA6"/>
    <w:rsid w:val="007F5608"/>
    <w:rsid w:val="007F5874"/>
    <w:rsid w:val="007F5D4A"/>
    <w:rsid w:val="007F5D62"/>
    <w:rsid w:val="007F6562"/>
    <w:rsid w:val="007F65F2"/>
    <w:rsid w:val="007F70D6"/>
    <w:rsid w:val="007F7864"/>
    <w:rsid w:val="007F795B"/>
    <w:rsid w:val="00800104"/>
    <w:rsid w:val="00800184"/>
    <w:rsid w:val="008002B7"/>
    <w:rsid w:val="00800994"/>
    <w:rsid w:val="00800D5F"/>
    <w:rsid w:val="008013B8"/>
    <w:rsid w:val="008016ED"/>
    <w:rsid w:val="0080179D"/>
    <w:rsid w:val="00801838"/>
    <w:rsid w:val="00801E12"/>
    <w:rsid w:val="00802410"/>
    <w:rsid w:val="0080346F"/>
    <w:rsid w:val="00803E2E"/>
    <w:rsid w:val="008041E1"/>
    <w:rsid w:val="00804867"/>
    <w:rsid w:val="00804B2F"/>
    <w:rsid w:val="00804C6A"/>
    <w:rsid w:val="0080614F"/>
    <w:rsid w:val="00806979"/>
    <w:rsid w:val="0080699F"/>
    <w:rsid w:val="00806BBF"/>
    <w:rsid w:val="00806D29"/>
    <w:rsid w:val="0080731F"/>
    <w:rsid w:val="0080770D"/>
    <w:rsid w:val="00807D28"/>
    <w:rsid w:val="00807D5E"/>
    <w:rsid w:val="00807E1B"/>
    <w:rsid w:val="00807FBF"/>
    <w:rsid w:val="0081012C"/>
    <w:rsid w:val="008108EA"/>
    <w:rsid w:val="00810DE9"/>
    <w:rsid w:val="00810EAE"/>
    <w:rsid w:val="00811036"/>
    <w:rsid w:val="008123D5"/>
    <w:rsid w:val="008124FE"/>
    <w:rsid w:val="008127B0"/>
    <w:rsid w:val="00812E3A"/>
    <w:rsid w:val="00813CE0"/>
    <w:rsid w:val="00814019"/>
    <w:rsid w:val="0081433F"/>
    <w:rsid w:val="008147CC"/>
    <w:rsid w:val="00814B38"/>
    <w:rsid w:val="00814B65"/>
    <w:rsid w:val="00814D2B"/>
    <w:rsid w:val="008154B6"/>
    <w:rsid w:val="008155E8"/>
    <w:rsid w:val="00815706"/>
    <w:rsid w:val="00815C6F"/>
    <w:rsid w:val="00816A28"/>
    <w:rsid w:val="00816A54"/>
    <w:rsid w:val="00816D94"/>
    <w:rsid w:val="00816E4E"/>
    <w:rsid w:val="0081787C"/>
    <w:rsid w:val="00817B8F"/>
    <w:rsid w:val="00817C96"/>
    <w:rsid w:val="00817D2A"/>
    <w:rsid w:val="00817F27"/>
    <w:rsid w:val="00820E05"/>
    <w:rsid w:val="0082172C"/>
    <w:rsid w:val="008218CE"/>
    <w:rsid w:val="00823335"/>
    <w:rsid w:val="00823742"/>
    <w:rsid w:val="008237B2"/>
    <w:rsid w:val="00823A67"/>
    <w:rsid w:val="00823F61"/>
    <w:rsid w:val="0082449E"/>
    <w:rsid w:val="008249FF"/>
    <w:rsid w:val="008251EC"/>
    <w:rsid w:val="00825D08"/>
    <w:rsid w:val="00826204"/>
    <w:rsid w:val="008263E0"/>
    <w:rsid w:val="00826D90"/>
    <w:rsid w:val="00827015"/>
    <w:rsid w:val="00827109"/>
    <w:rsid w:val="0082739A"/>
    <w:rsid w:val="00827A41"/>
    <w:rsid w:val="00827AF3"/>
    <w:rsid w:val="00831B47"/>
    <w:rsid w:val="00832142"/>
    <w:rsid w:val="00832C18"/>
    <w:rsid w:val="00832CAF"/>
    <w:rsid w:val="0083417A"/>
    <w:rsid w:val="00834512"/>
    <w:rsid w:val="008349E7"/>
    <w:rsid w:val="00835710"/>
    <w:rsid w:val="00835B82"/>
    <w:rsid w:val="00836133"/>
    <w:rsid w:val="008361D7"/>
    <w:rsid w:val="0083657B"/>
    <w:rsid w:val="00836B5B"/>
    <w:rsid w:val="0083768C"/>
    <w:rsid w:val="0083799F"/>
    <w:rsid w:val="008401C3"/>
    <w:rsid w:val="008403AE"/>
    <w:rsid w:val="008404D7"/>
    <w:rsid w:val="00840634"/>
    <w:rsid w:val="00840A68"/>
    <w:rsid w:val="00840A83"/>
    <w:rsid w:val="00840D46"/>
    <w:rsid w:val="00841573"/>
    <w:rsid w:val="008419A1"/>
    <w:rsid w:val="00841CB7"/>
    <w:rsid w:val="00842061"/>
    <w:rsid w:val="00842205"/>
    <w:rsid w:val="0084283E"/>
    <w:rsid w:val="00842DB7"/>
    <w:rsid w:val="0084309C"/>
    <w:rsid w:val="008432B3"/>
    <w:rsid w:val="0084380B"/>
    <w:rsid w:val="0084387F"/>
    <w:rsid w:val="00843AFD"/>
    <w:rsid w:val="008444F8"/>
    <w:rsid w:val="00844750"/>
    <w:rsid w:val="00844E48"/>
    <w:rsid w:val="00845F51"/>
    <w:rsid w:val="00846106"/>
    <w:rsid w:val="00846467"/>
    <w:rsid w:val="008466E5"/>
    <w:rsid w:val="008467C7"/>
    <w:rsid w:val="00847991"/>
    <w:rsid w:val="00847C4E"/>
    <w:rsid w:val="00850FC5"/>
    <w:rsid w:val="00851611"/>
    <w:rsid w:val="00851B22"/>
    <w:rsid w:val="00852338"/>
    <w:rsid w:val="00853C45"/>
    <w:rsid w:val="00854090"/>
    <w:rsid w:val="00854983"/>
    <w:rsid w:val="00855E17"/>
    <w:rsid w:val="00856301"/>
    <w:rsid w:val="008563E1"/>
    <w:rsid w:val="008569AC"/>
    <w:rsid w:val="008569DF"/>
    <w:rsid w:val="00856E4A"/>
    <w:rsid w:val="0085722A"/>
    <w:rsid w:val="00857C34"/>
    <w:rsid w:val="0086037F"/>
    <w:rsid w:val="00860642"/>
    <w:rsid w:val="0086113A"/>
    <w:rsid w:val="00861B41"/>
    <w:rsid w:val="00861D65"/>
    <w:rsid w:val="00861DA1"/>
    <w:rsid w:val="00861FD1"/>
    <w:rsid w:val="008620C2"/>
    <w:rsid w:val="00862173"/>
    <w:rsid w:val="00862290"/>
    <w:rsid w:val="008626B0"/>
    <w:rsid w:val="00862924"/>
    <w:rsid w:val="00862988"/>
    <w:rsid w:val="00863479"/>
    <w:rsid w:val="00863AA0"/>
    <w:rsid w:val="00863BBC"/>
    <w:rsid w:val="008646AA"/>
    <w:rsid w:val="00864A9F"/>
    <w:rsid w:val="00864C07"/>
    <w:rsid w:val="008650AB"/>
    <w:rsid w:val="00865696"/>
    <w:rsid w:val="00865D4C"/>
    <w:rsid w:val="00865DE1"/>
    <w:rsid w:val="00865F43"/>
    <w:rsid w:val="00867ADD"/>
    <w:rsid w:val="00870018"/>
    <w:rsid w:val="00870643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881"/>
    <w:rsid w:val="00873BF0"/>
    <w:rsid w:val="00874E33"/>
    <w:rsid w:val="00874FAC"/>
    <w:rsid w:val="0087504C"/>
    <w:rsid w:val="00875905"/>
    <w:rsid w:val="00875F79"/>
    <w:rsid w:val="00875FBD"/>
    <w:rsid w:val="0087673C"/>
    <w:rsid w:val="00876AC7"/>
    <w:rsid w:val="008778DA"/>
    <w:rsid w:val="00877C57"/>
    <w:rsid w:val="00877FA3"/>
    <w:rsid w:val="00880258"/>
    <w:rsid w:val="008804C9"/>
    <w:rsid w:val="0088087E"/>
    <w:rsid w:val="00880D84"/>
    <w:rsid w:val="00880E2F"/>
    <w:rsid w:val="00881053"/>
    <w:rsid w:val="008810DF"/>
    <w:rsid w:val="008810FA"/>
    <w:rsid w:val="0088130E"/>
    <w:rsid w:val="00881842"/>
    <w:rsid w:val="00881F28"/>
    <w:rsid w:val="00882BB1"/>
    <w:rsid w:val="00882DE5"/>
    <w:rsid w:val="00883004"/>
    <w:rsid w:val="008836E4"/>
    <w:rsid w:val="00883CCB"/>
    <w:rsid w:val="00883ED6"/>
    <w:rsid w:val="00884255"/>
    <w:rsid w:val="0088425B"/>
    <w:rsid w:val="0088579F"/>
    <w:rsid w:val="00885D5D"/>
    <w:rsid w:val="00885F46"/>
    <w:rsid w:val="0088651F"/>
    <w:rsid w:val="00886DE0"/>
    <w:rsid w:val="00887771"/>
    <w:rsid w:val="008907B2"/>
    <w:rsid w:val="00890B0C"/>
    <w:rsid w:val="00890BCD"/>
    <w:rsid w:val="00890F04"/>
    <w:rsid w:val="00891448"/>
    <w:rsid w:val="00891EA6"/>
    <w:rsid w:val="00891F63"/>
    <w:rsid w:val="008922DF"/>
    <w:rsid w:val="00892309"/>
    <w:rsid w:val="00892698"/>
    <w:rsid w:val="00893024"/>
    <w:rsid w:val="00893B3B"/>
    <w:rsid w:val="0089401A"/>
    <w:rsid w:val="00895243"/>
    <w:rsid w:val="00895993"/>
    <w:rsid w:val="00895A0C"/>
    <w:rsid w:val="00895EB1"/>
    <w:rsid w:val="00896D10"/>
    <w:rsid w:val="00896DF5"/>
    <w:rsid w:val="008970F6"/>
    <w:rsid w:val="008973B3"/>
    <w:rsid w:val="008A0173"/>
    <w:rsid w:val="008A0339"/>
    <w:rsid w:val="008A03A0"/>
    <w:rsid w:val="008A0473"/>
    <w:rsid w:val="008A04C7"/>
    <w:rsid w:val="008A1C65"/>
    <w:rsid w:val="008A1C79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CC"/>
    <w:rsid w:val="008A59E9"/>
    <w:rsid w:val="008A5DCC"/>
    <w:rsid w:val="008A631F"/>
    <w:rsid w:val="008A668F"/>
    <w:rsid w:val="008A72A4"/>
    <w:rsid w:val="008A758D"/>
    <w:rsid w:val="008A75C5"/>
    <w:rsid w:val="008A7669"/>
    <w:rsid w:val="008A7819"/>
    <w:rsid w:val="008A7D9C"/>
    <w:rsid w:val="008B01A2"/>
    <w:rsid w:val="008B097E"/>
    <w:rsid w:val="008B0CD0"/>
    <w:rsid w:val="008B0EC7"/>
    <w:rsid w:val="008B130E"/>
    <w:rsid w:val="008B1651"/>
    <w:rsid w:val="008B175A"/>
    <w:rsid w:val="008B1964"/>
    <w:rsid w:val="008B1B98"/>
    <w:rsid w:val="008B21F5"/>
    <w:rsid w:val="008B269F"/>
    <w:rsid w:val="008B29E7"/>
    <w:rsid w:val="008B2A2E"/>
    <w:rsid w:val="008B2D1D"/>
    <w:rsid w:val="008B2DEB"/>
    <w:rsid w:val="008B392B"/>
    <w:rsid w:val="008B41EF"/>
    <w:rsid w:val="008B4230"/>
    <w:rsid w:val="008B447F"/>
    <w:rsid w:val="008B4B0D"/>
    <w:rsid w:val="008B4B33"/>
    <w:rsid w:val="008B4D26"/>
    <w:rsid w:val="008B5437"/>
    <w:rsid w:val="008B5577"/>
    <w:rsid w:val="008B5686"/>
    <w:rsid w:val="008B60ED"/>
    <w:rsid w:val="008B658C"/>
    <w:rsid w:val="008B6E5C"/>
    <w:rsid w:val="008C025C"/>
    <w:rsid w:val="008C06AA"/>
    <w:rsid w:val="008C1C15"/>
    <w:rsid w:val="008C2426"/>
    <w:rsid w:val="008C2453"/>
    <w:rsid w:val="008C26B4"/>
    <w:rsid w:val="008C2767"/>
    <w:rsid w:val="008C33FF"/>
    <w:rsid w:val="008C3660"/>
    <w:rsid w:val="008C3751"/>
    <w:rsid w:val="008C4224"/>
    <w:rsid w:val="008C4B47"/>
    <w:rsid w:val="008C538A"/>
    <w:rsid w:val="008C53BC"/>
    <w:rsid w:val="008C575E"/>
    <w:rsid w:val="008C59D5"/>
    <w:rsid w:val="008C5B10"/>
    <w:rsid w:val="008C69C9"/>
    <w:rsid w:val="008C6C7A"/>
    <w:rsid w:val="008C6E48"/>
    <w:rsid w:val="008C6EE3"/>
    <w:rsid w:val="008C6F4F"/>
    <w:rsid w:val="008C6FD7"/>
    <w:rsid w:val="008C74A9"/>
    <w:rsid w:val="008C74CC"/>
    <w:rsid w:val="008C7EC0"/>
    <w:rsid w:val="008C7ECB"/>
    <w:rsid w:val="008C7F77"/>
    <w:rsid w:val="008D0459"/>
    <w:rsid w:val="008D05D2"/>
    <w:rsid w:val="008D0C36"/>
    <w:rsid w:val="008D102B"/>
    <w:rsid w:val="008D10A8"/>
    <w:rsid w:val="008D13DC"/>
    <w:rsid w:val="008D149D"/>
    <w:rsid w:val="008D1E23"/>
    <w:rsid w:val="008D22FA"/>
    <w:rsid w:val="008D2461"/>
    <w:rsid w:val="008D2A02"/>
    <w:rsid w:val="008D2B8F"/>
    <w:rsid w:val="008D3208"/>
    <w:rsid w:val="008D3F99"/>
    <w:rsid w:val="008D453F"/>
    <w:rsid w:val="008D458C"/>
    <w:rsid w:val="008D4B87"/>
    <w:rsid w:val="008D508F"/>
    <w:rsid w:val="008D538D"/>
    <w:rsid w:val="008D573F"/>
    <w:rsid w:val="008D592F"/>
    <w:rsid w:val="008D5FCD"/>
    <w:rsid w:val="008D6733"/>
    <w:rsid w:val="008D6A17"/>
    <w:rsid w:val="008D6F90"/>
    <w:rsid w:val="008D7554"/>
    <w:rsid w:val="008D7615"/>
    <w:rsid w:val="008D76A0"/>
    <w:rsid w:val="008D7DBB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155"/>
    <w:rsid w:val="008E451A"/>
    <w:rsid w:val="008E4590"/>
    <w:rsid w:val="008E4F75"/>
    <w:rsid w:val="008E50F9"/>
    <w:rsid w:val="008E5B5F"/>
    <w:rsid w:val="008E5D5A"/>
    <w:rsid w:val="008E6788"/>
    <w:rsid w:val="008E7769"/>
    <w:rsid w:val="008E78F3"/>
    <w:rsid w:val="008E7C5A"/>
    <w:rsid w:val="008E7DB3"/>
    <w:rsid w:val="008F01AB"/>
    <w:rsid w:val="008F0441"/>
    <w:rsid w:val="008F0460"/>
    <w:rsid w:val="008F08C4"/>
    <w:rsid w:val="008F15F7"/>
    <w:rsid w:val="008F1CF8"/>
    <w:rsid w:val="008F2201"/>
    <w:rsid w:val="008F28AE"/>
    <w:rsid w:val="008F3D2D"/>
    <w:rsid w:val="008F3D7C"/>
    <w:rsid w:val="008F3DC9"/>
    <w:rsid w:val="008F4107"/>
    <w:rsid w:val="008F4BFE"/>
    <w:rsid w:val="008F4E3F"/>
    <w:rsid w:val="008F595E"/>
    <w:rsid w:val="008F5B1E"/>
    <w:rsid w:val="008F5BAD"/>
    <w:rsid w:val="008F6188"/>
    <w:rsid w:val="008F6649"/>
    <w:rsid w:val="008F69B8"/>
    <w:rsid w:val="008F69B9"/>
    <w:rsid w:val="008F6CD1"/>
    <w:rsid w:val="008F70BA"/>
    <w:rsid w:val="008F7BD6"/>
    <w:rsid w:val="008F7CEF"/>
    <w:rsid w:val="009000FD"/>
    <w:rsid w:val="00900DDE"/>
    <w:rsid w:val="00900DF1"/>
    <w:rsid w:val="00901845"/>
    <w:rsid w:val="009022BC"/>
    <w:rsid w:val="0090255A"/>
    <w:rsid w:val="009025D4"/>
    <w:rsid w:val="00902654"/>
    <w:rsid w:val="00902734"/>
    <w:rsid w:val="00903281"/>
    <w:rsid w:val="00903E8E"/>
    <w:rsid w:val="00903F59"/>
    <w:rsid w:val="009045B6"/>
    <w:rsid w:val="009045C7"/>
    <w:rsid w:val="0090480E"/>
    <w:rsid w:val="009049B8"/>
    <w:rsid w:val="00904A62"/>
    <w:rsid w:val="00904B6D"/>
    <w:rsid w:val="009057D7"/>
    <w:rsid w:val="00905A06"/>
    <w:rsid w:val="00906100"/>
    <w:rsid w:val="009067B8"/>
    <w:rsid w:val="00906EED"/>
    <w:rsid w:val="00907071"/>
    <w:rsid w:val="0090715C"/>
    <w:rsid w:val="0090765E"/>
    <w:rsid w:val="009108A7"/>
    <w:rsid w:val="00910A15"/>
    <w:rsid w:val="00911DD1"/>
    <w:rsid w:val="00911E1A"/>
    <w:rsid w:val="009123B9"/>
    <w:rsid w:val="00912B2F"/>
    <w:rsid w:val="009136FC"/>
    <w:rsid w:val="00913CB4"/>
    <w:rsid w:val="00913F4C"/>
    <w:rsid w:val="00913FB4"/>
    <w:rsid w:val="0091404B"/>
    <w:rsid w:val="0091423A"/>
    <w:rsid w:val="00914A5D"/>
    <w:rsid w:val="00915032"/>
    <w:rsid w:val="0091537E"/>
    <w:rsid w:val="009154BD"/>
    <w:rsid w:val="0091610F"/>
    <w:rsid w:val="009161BA"/>
    <w:rsid w:val="00916517"/>
    <w:rsid w:val="00916B1B"/>
    <w:rsid w:val="009173E3"/>
    <w:rsid w:val="009216BF"/>
    <w:rsid w:val="009218D2"/>
    <w:rsid w:val="00921A74"/>
    <w:rsid w:val="00921B1F"/>
    <w:rsid w:val="00921C9F"/>
    <w:rsid w:val="00921ED5"/>
    <w:rsid w:val="00921FA1"/>
    <w:rsid w:val="009225B6"/>
    <w:rsid w:val="00923151"/>
    <w:rsid w:val="00924108"/>
    <w:rsid w:val="0092441B"/>
    <w:rsid w:val="00924FED"/>
    <w:rsid w:val="0092507E"/>
    <w:rsid w:val="0092538E"/>
    <w:rsid w:val="00925836"/>
    <w:rsid w:val="009259FB"/>
    <w:rsid w:val="00925DD1"/>
    <w:rsid w:val="009260EC"/>
    <w:rsid w:val="00926264"/>
    <w:rsid w:val="00926595"/>
    <w:rsid w:val="0092698B"/>
    <w:rsid w:val="009269EB"/>
    <w:rsid w:val="009278FE"/>
    <w:rsid w:val="00930305"/>
    <w:rsid w:val="0093063D"/>
    <w:rsid w:val="0093135E"/>
    <w:rsid w:val="0093195A"/>
    <w:rsid w:val="00932109"/>
    <w:rsid w:val="009322AC"/>
    <w:rsid w:val="009324B1"/>
    <w:rsid w:val="009327B5"/>
    <w:rsid w:val="009327EB"/>
    <w:rsid w:val="00932A20"/>
    <w:rsid w:val="0093339F"/>
    <w:rsid w:val="00933D61"/>
    <w:rsid w:val="00933DE4"/>
    <w:rsid w:val="00934201"/>
    <w:rsid w:val="00934C9A"/>
    <w:rsid w:val="00935B52"/>
    <w:rsid w:val="009364B5"/>
    <w:rsid w:val="009370A6"/>
    <w:rsid w:val="00937AC7"/>
    <w:rsid w:val="00937D15"/>
    <w:rsid w:val="00940608"/>
    <w:rsid w:val="009406AF"/>
    <w:rsid w:val="00940A5D"/>
    <w:rsid w:val="00940BCB"/>
    <w:rsid w:val="00940D85"/>
    <w:rsid w:val="00940DF4"/>
    <w:rsid w:val="00940FB5"/>
    <w:rsid w:val="0094148B"/>
    <w:rsid w:val="009419A6"/>
    <w:rsid w:val="00941A1C"/>
    <w:rsid w:val="00941B97"/>
    <w:rsid w:val="009420F9"/>
    <w:rsid w:val="00942BB8"/>
    <w:rsid w:val="0094335F"/>
    <w:rsid w:val="00943AF7"/>
    <w:rsid w:val="00944202"/>
    <w:rsid w:val="00944335"/>
    <w:rsid w:val="00944AF4"/>
    <w:rsid w:val="009451D6"/>
    <w:rsid w:val="00945E49"/>
    <w:rsid w:val="009462D8"/>
    <w:rsid w:val="00946388"/>
    <w:rsid w:val="0094639B"/>
    <w:rsid w:val="0094663A"/>
    <w:rsid w:val="00947B2A"/>
    <w:rsid w:val="009509D7"/>
    <w:rsid w:val="00950B09"/>
    <w:rsid w:val="00950D26"/>
    <w:rsid w:val="00950DD1"/>
    <w:rsid w:val="00951417"/>
    <w:rsid w:val="0095154C"/>
    <w:rsid w:val="00951995"/>
    <w:rsid w:val="00951C7E"/>
    <w:rsid w:val="00951CF6"/>
    <w:rsid w:val="00951DDA"/>
    <w:rsid w:val="00952ACA"/>
    <w:rsid w:val="00953049"/>
    <w:rsid w:val="009537A7"/>
    <w:rsid w:val="00953805"/>
    <w:rsid w:val="009538B9"/>
    <w:rsid w:val="00953B1F"/>
    <w:rsid w:val="00954224"/>
    <w:rsid w:val="009548C3"/>
    <w:rsid w:val="0095506D"/>
    <w:rsid w:val="009555E2"/>
    <w:rsid w:val="009557DF"/>
    <w:rsid w:val="00955A2E"/>
    <w:rsid w:val="00955CC9"/>
    <w:rsid w:val="00956101"/>
    <w:rsid w:val="0095689A"/>
    <w:rsid w:val="00957487"/>
    <w:rsid w:val="009574C0"/>
    <w:rsid w:val="00957D9C"/>
    <w:rsid w:val="009603AB"/>
    <w:rsid w:val="009604AC"/>
    <w:rsid w:val="009607AF"/>
    <w:rsid w:val="00960A88"/>
    <w:rsid w:val="00960C68"/>
    <w:rsid w:val="00960CB6"/>
    <w:rsid w:val="00960D27"/>
    <w:rsid w:val="00961023"/>
    <w:rsid w:val="009612F1"/>
    <w:rsid w:val="009616FA"/>
    <w:rsid w:val="00961BAB"/>
    <w:rsid w:val="00961E6D"/>
    <w:rsid w:val="00961F21"/>
    <w:rsid w:val="009621FF"/>
    <w:rsid w:val="00962872"/>
    <w:rsid w:val="0096392B"/>
    <w:rsid w:val="0096397B"/>
    <w:rsid w:val="00964C2A"/>
    <w:rsid w:val="00964E3C"/>
    <w:rsid w:val="00964E69"/>
    <w:rsid w:val="0096504D"/>
    <w:rsid w:val="009654F0"/>
    <w:rsid w:val="009659EA"/>
    <w:rsid w:val="009661C5"/>
    <w:rsid w:val="0096691D"/>
    <w:rsid w:val="009669E3"/>
    <w:rsid w:val="00966E41"/>
    <w:rsid w:val="00966EC4"/>
    <w:rsid w:val="009673FE"/>
    <w:rsid w:val="0096766C"/>
    <w:rsid w:val="00967851"/>
    <w:rsid w:val="00967D2D"/>
    <w:rsid w:val="00970430"/>
    <w:rsid w:val="00970F7A"/>
    <w:rsid w:val="00970FE3"/>
    <w:rsid w:val="00971D2A"/>
    <w:rsid w:val="00971EC5"/>
    <w:rsid w:val="00971F13"/>
    <w:rsid w:val="00971F6B"/>
    <w:rsid w:val="00971FCC"/>
    <w:rsid w:val="009724A2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EBD"/>
    <w:rsid w:val="009751BA"/>
    <w:rsid w:val="00977852"/>
    <w:rsid w:val="009778AB"/>
    <w:rsid w:val="00980403"/>
    <w:rsid w:val="009804CB"/>
    <w:rsid w:val="009809DD"/>
    <w:rsid w:val="00980CEC"/>
    <w:rsid w:val="00980F14"/>
    <w:rsid w:val="009810B6"/>
    <w:rsid w:val="00982AB4"/>
    <w:rsid w:val="00982E67"/>
    <w:rsid w:val="00982F80"/>
    <w:rsid w:val="00983061"/>
    <w:rsid w:val="00983223"/>
    <w:rsid w:val="009838CE"/>
    <w:rsid w:val="00983C41"/>
    <w:rsid w:val="00984206"/>
    <w:rsid w:val="009843B9"/>
    <w:rsid w:val="0098511E"/>
    <w:rsid w:val="0098541D"/>
    <w:rsid w:val="00985CA4"/>
    <w:rsid w:val="00986956"/>
    <w:rsid w:val="009876A0"/>
    <w:rsid w:val="009879B5"/>
    <w:rsid w:val="009879F4"/>
    <w:rsid w:val="00990C80"/>
    <w:rsid w:val="009917F3"/>
    <w:rsid w:val="0099195B"/>
    <w:rsid w:val="0099197C"/>
    <w:rsid w:val="00991EE6"/>
    <w:rsid w:val="00991F39"/>
    <w:rsid w:val="00992624"/>
    <w:rsid w:val="009926B7"/>
    <w:rsid w:val="009927C4"/>
    <w:rsid w:val="00992B73"/>
    <w:rsid w:val="00992BB0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7181"/>
    <w:rsid w:val="0099731A"/>
    <w:rsid w:val="00997543"/>
    <w:rsid w:val="009976EB"/>
    <w:rsid w:val="009979D6"/>
    <w:rsid w:val="00997CA3"/>
    <w:rsid w:val="00997DB1"/>
    <w:rsid w:val="009A0212"/>
    <w:rsid w:val="009A031F"/>
    <w:rsid w:val="009A0360"/>
    <w:rsid w:val="009A11E9"/>
    <w:rsid w:val="009A169A"/>
    <w:rsid w:val="009A219B"/>
    <w:rsid w:val="009A246A"/>
    <w:rsid w:val="009A290B"/>
    <w:rsid w:val="009A3183"/>
    <w:rsid w:val="009A3441"/>
    <w:rsid w:val="009A3AB5"/>
    <w:rsid w:val="009A516A"/>
    <w:rsid w:val="009A5FA8"/>
    <w:rsid w:val="009A611A"/>
    <w:rsid w:val="009A6127"/>
    <w:rsid w:val="009A637B"/>
    <w:rsid w:val="009A6456"/>
    <w:rsid w:val="009A69F1"/>
    <w:rsid w:val="009A6C74"/>
    <w:rsid w:val="009A7154"/>
    <w:rsid w:val="009A78D1"/>
    <w:rsid w:val="009B003C"/>
    <w:rsid w:val="009B21D8"/>
    <w:rsid w:val="009B27D5"/>
    <w:rsid w:val="009B2931"/>
    <w:rsid w:val="009B3745"/>
    <w:rsid w:val="009B3B63"/>
    <w:rsid w:val="009B3C79"/>
    <w:rsid w:val="009B4821"/>
    <w:rsid w:val="009B4C24"/>
    <w:rsid w:val="009B5821"/>
    <w:rsid w:val="009B6D6A"/>
    <w:rsid w:val="009B7040"/>
    <w:rsid w:val="009B7BB7"/>
    <w:rsid w:val="009B7FFA"/>
    <w:rsid w:val="009C00EF"/>
    <w:rsid w:val="009C00F4"/>
    <w:rsid w:val="009C08D9"/>
    <w:rsid w:val="009C0BC1"/>
    <w:rsid w:val="009C0C05"/>
    <w:rsid w:val="009C0DBE"/>
    <w:rsid w:val="009C1531"/>
    <w:rsid w:val="009C19F3"/>
    <w:rsid w:val="009C1D4B"/>
    <w:rsid w:val="009C1DBD"/>
    <w:rsid w:val="009C1E0C"/>
    <w:rsid w:val="009C26C4"/>
    <w:rsid w:val="009C273E"/>
    <w:rsid w:val="009C281C"/>
    <w:rsid w:val="009C2B76"/>
    <w:rsid w:val="009C3D88"/>
    <w:rsid w:val="009C520B"/>
    <w:rsid w:val="009C5785"/>
    <w:rsid w:val="009C5874"/>
    <w:rsid w:val="009C6633"/>
    <w:rsid w:val="009C6768"/>
    <w:rsid w:val="009C6894"/>
    <w:rsid w:val="009C6B2E"/>
    <w:rsid w:val="009C6B3B"/>
    <w:rsid w:val="009C6B7B"/>
    <w:rsid w:val="009C6E93"/>
    <w:rsid w:val="009C73C4"/>
    <w:rsid w:val="009C7D8E"/>
    <w:rsid w:val="009C7F47"/>
    <w:rsid w:val="009D0224"/>
    <w:rsid w:val="009D0361"/>
    <w:rsid w:val="009D0720"/>
    <w:rsid w:val="009D0D05"/>
    <w:rsid w:val="009D1B74"/>
    <w:rsid w:val="009D2118"/>
    <w:rsid w:val="009D22EA"/>
    <w:rsid w:val="009D4303"/>
    <w:rsid w:val="009D478C"/>
    <w:rsid w:val="009D49A4"/>
    <w:rsid w:val="009D4A01"/>
    <w:rsid w:val="009D4A8E"/>
    <w:rsid w:val="009D4DA3"/>
    <w:rsid w:val="009D610C"/>
    <w:rsid w:val="009D62E7"/>
    <w:rsid w:val="009D75A4"/>
    <w:rsid w:val="009D78E7"/>
    <w:rsid w:val="009E156D"/>
    <w:rsid w:val="009E176B"/>
    <w:rsid w:val="009E1893"/>
    <w:rsid w:val="009E1A63"/>
    <w:rsid w:val="009E1CF3"/>
    <w:rsid w:val="009E1F70"/>
    <w:rsid w:val="009E2F97"/>
    <w:rsid w:val="009E3790"/>
    <w:rsid w:val="009E44E0"/>
    <w:rsid w:val="009E457F"/>
    <w:rsid w:val="009E470D"/>
    <w:rsid w:val="009E5656"/>
    <w:rsid w:val="009E5AB4"/>
    <w:rsid w:val="009E641D"/>
    <w:rsid w:val="009E71B1"/>
    <w:rsid w:val="009F02AD"/>
    <w:rsid w:val="009F03CE"/>
    <w:rsid w:val="009F0CD1"/>
    <w:rsid w:val="009F0FE2"/>
    <w:rsid w:val="009F187B"/>
    <w:rsid w:val="009F1933"/>
    <w:rsid w:val="009F1B02"/>
    <w:rsid w:val="009F2D55"/>
    <w:rsid w:val="009F2E7E"/>
    <w:rsid w:val="009F3A4B"/>
    <w:rsid w:val="009F41D2"/>
    <w:rsid w:val="009F41E1"/>
    <w:rsid w:val="009F4375"/>
    <w:rsid w:val="009F49EA"/>
    <w:rsid w:val="009F4AFF"/>
    <w:rsid w:val="009F4F05"/>
    <w:rsid w:val="009F5481"/>
    <w:rsid w:val="009F5606"/>
    <w:rsid w:val="009F5CA4"/>
    <w:rsid w:val="009F5E82"/>
    <w:rsid w:val="009F5F25"/>
    <w:rsid w:val="009F6410"/>
    <w:rsid w:val="009F6457"/>
    <w:rsid w:val="009F7169"/>
    <w:rsid w:val="009F7883"/>
    <w:rsid w:val="009F7CE8"/>
    <w:rsid w:val="00A01002"/>
    <w:rsid w:val="00A01006"/>
    <w:rsid w:val="00A026DD"/>
    <w:rsid w:val="00A02B26"/>
    <w:rsid w:val="00A0314C"/>
    <w:rsid w:val="00A03753"/>
    <w:rsid w:val="00A04541"/>
    <w:rsid w:val="00A047EC"/>
    <w:rsid w:val="00A04A92"/>
    <w:rsid w:val="00A04BF6"/>
    <w:rsid w:val="00A0559E"/>
    <w:rsid w:val="00A05A1F"/>
    <w:rsid w:val="00A05DE1"/>
    <w:rsid w:val="00A05DFF"/>
    <w:rsid w:val="00A06339"/>
    <w:rsid w:val="00A06F57"/>
    <w:rsid w:val="00A07654"/>
    <w:rsid w:val="00A07B16"/>
    <w:rsid w:val="00A105DB"/>
    <w:rsid w:val="00A106FE"/>
    <w:rsid w:val="00A10B48"/>
    <w:rsid w:val="00A114B5"/>
    <w:rsid w:val="00A115BF"/>
    <w:rsid w:val="00A119C6"/>
    <w:rsid w:val="00A11ACA"/>
    <w:rsid w:val="00A11E0F"/>
    <w:rsid w:val="00A12206"/>
    <w:rsid w:val="00A12301"/>
    <w:rsid w:val="00A12A73"/>
    <w:rsid w:val="00A12BEE"/>
    <w:rsid w:val="00A12EE8"/>
    <w:rsid w:val="00A131A4"/>
    <w:rsid w:val="00A134E2"/>
    <w:rsid w:val="00A13715"/>
    <w:rsid w:val="00A13CF1"/>
    <w:rsid w:val="00A14293"/>
    <w:rsid w:val="00A145D0"/>
    <w:rsid w:val="00A15701"/>
    <w:rsid w:val="00A157EC"/>
    <w:rsid w:val="00A16150"/>
    <w:rsid w:val="00A166C1"/>
    <w:rsid w:val="00A1705C"/>
    <w:rsid w:val="00A17345"/>
    <w:rsid w:val="00A17445"/>
    <w:rsid w:val="00A176E8"/>
    <w:rsid w:val="00A1789B"/>
    <w:rsid w:val="00A17A50"/>
    <w:rsid w:val="00A17ED4"/>
    <w:rsid w:val="00A205BF"/>
    <w:rsid w:val="00A20EA7"/>
    <w:rsid w:val="00A2104B"/>
    <w:rsid w:val="00A210E9"/>
    <w:rsid w:val="00A21187"/>
    <w:rsid w:val="00A218AE"/>
    <w:rsid w:val="00A21A9D"/>
    <w:rsid w:val="00A21AAA"/>
    <w:rsid w:val="00A21E51"/>
    <w:rsid w:val="00A22132"/>
    <w:rsid w:val="00A22207"/>
    <w:rsid w:val="00A2258B"/>
    <w:rsid w:val="00A226B0"/>
    <w:rsid w:val="00A23921"/>
    <w:rsid w:val="00A2470A"/>
    <w:rsid w:val="00A2481C"/>
    <w:rsid w:val="00A24CCF"/>
    <w:rsid w:val="00A26161"/>
    <w:rsid w:val="00A261E4"/>
    <w:rsid w:val="00A2663C"/>
    <w:rsid w:val="00A26883"/>
    <w:rsid w:val="00A26B7C"/>
    <w:rsid w:val="00A26D60"/>
    <w:rsid w:val="00A26EE0"/>
    <w:rsid w:val="00A27296"/>
    <w:rsid w:val="00A277A2"/>
    <w:rsid w:val="00A27C4F"/>
    <w:rsid w:val="00A3004B"/>
    <w:rsid w:val="00A30BAE"/>
    <w:rsid w:val="00A30EA1"/>
    <w:rsid w:val="00A31142"/>
    <w:rsid w:val="00A313D0"/>
    <w:rsid w:val="00A314A9"/>
    <w:rsid w:val="00A31591"/>
    <w:rsid w:val="00A31E88"/>
    <w:rsid w:val="00A321EE"/>
    <w:rsid w:val="00A325C2"/>
    <w:rsid w:val="00A325CC"/>
    <w:rsid w:val="00A327E2"/>
    <w:rsid w:val="00A328C9"/>
    <w:rsid w:val="00A3293E"/>
    <w:rsid w:val="00A32C37"/>
    <w:rsid w:val="00A3342F"/>
    <w:rsid w:val="00A34935"/>
    <w:rsid w:val="00A34F15"/>
    <w:rsid w:val="00A35044"/>
    <w:rsid w:val="00A359FE"/>
    <w:rsid w:val="00A35A0B"/>
    <w:rsid w:val="00A362CB"/>
    <w:rsid w:val="00A36600"/>
    <w:rsid w:val="00A3747D"/>
    <w:rsid w:val="00A376CC"/>
    <w:rsid w:val="00A37A59"/>
    <w:rsid w:val="00A40531"/>
    <w:rsid w:val="00A41276"/>
    <w:rsid w:val="00A41426"/>
    <w:rsid w:val="00A414BF"/>
    <w:rsid w:val="00A42398"/>
    <w:rsid w:val="00A42659"/>
    <w:rsid w:val="00A4339C"/>
    <w:rsid w:val="00A43667"/>
    <w:rsid w:val="00A44148"/>
    <w:rsid w:val="00A44882"/>
    <w:rsid w:val="00A44E28"/>
    <w:rsid w:val="00A44F3F"/>
    <w:rsid w:val="00A45371"/>
    <w:rsid w:val="00A455A5"/>
    <w:rsid w:val="00A4570E"/>
    <w:rsid w:val="00A45A39"/>
    <w:rsid w:val="00A45A3B"/>
    <w:rsid w:val="00A462CA"/>
    <w:rsid w:val="00A46FAD"/>
    <w:rsid w:val="00A47B4B"/>
    <w:rsid w:val="00A50122"/>
    <w:rsid w:val="00A5044D"/>
    <w:rsid w:val="00A50B00"/>
    <w:rsid w:val="00A511FB"/>
    <w:rsid w:val="00A514EB"/>
    <w:rsid w:val="00A521E0"/>
    <w:rsid w:val="00A52807"/>
    <w:rsid w:val="00A539A1"/>
    <w:rsid w:val="00A53A14"/>
    <w:rsid w:val="00A53CF6"/>
    <w:rsid w:val="00A54061"/>
    <w:rsid w:val="00A54A90"/>
    <w:rsid w:val="00A54D16"/>
    <w:rsid w:val="00A54D95"/>
    <w:rsid w:val="00A5527F"/>
    <w:rsid w:val="00A55787"/>
    <w:rsid w:val="00A55797"/>
    <w:rsid w:val="00A5579B"/>
    <w:rsid w:val="00A55877"/>
    <w:rsid w:val="00A55BB7"/>
    <w:rsid w:val="00A55E76"/>
    <w:rsid w:val="00A55F42"/>
    <w:rsid w:val="00A5637C"/>
    <w:rsid w:val="00A56735"/>
    <w:rsid w:val="00A56921"/>
    <w:rsid w:val="00A56A42"/>
    <w:rsid w:val="00A56C2C"/>
    <w:rsid w:val="00A57311"/>
    <w:rsid w:val="00A57B96"/>
    <w:rsid w:val="00A57F96"/>
    <w:rsid w:val="00A60058"/>
    <w:rsid w:val="00A61828"/>
    <w:rsid w:val="00A61ED3"/>
    <w:rsid w:val="00A62953"/>
    <w:rsid w:val="00A62DA7"/>
    <w:rsid w:val="00A63872"/>
    <w:rsid w:val="00A63A37"/>
    <w:rsid w:val="00A63C97"/>
    <w:rsid w:val="00A63F21"/>
    <w:rsid w:val="00A64196"/>
    <w:rsid w:val="00A647A9"/>
    <w:rsid w:val="00A64BC7"/>
    <w:rsid w:val="00A64EB1"/>
    <w:rsid w:val="00A653BB"/>
    <w:rsid w:val="00A657CF"/>
    <w:rsid w:val="00A65FBF"/>
    <w:rsid w:val="00A677C1"/>
    <w:rsid w:val="00A67A8E"/>
    <w:rsid w:val="00A67AC6"/>
    <w:rsid w:val="00A708AE"/>
    <w:rsid w:val="00A70A35"/>
    <w:rsid w:val="00A7141F"/>
    <w:rsid w:val="00A71D6B"/>
    <w:rsid w:val="00A72F15"/>
    <w:rsid w:val="00A73682"/>
    <w:rsid w:val="00A73873"/>
    <w:rsid w:val="00A73FE2"/>
    <w:rsid w:val="00A743BF"/>
    <w:rsid w:val="00A744A2"/>
    <w:rsid w:val="00A74581"/>
    <w:rsid w:val="00A745D9"/>
    <w:rsid w:val="00A74C65"/>
    <w:rsid w:val="00A74E04"/>
    <w:rsid w:val="00A74F6C"/>
    <w:rsid w:val="00A75212"/>
    <w:rsid w:val="00A7538B"/>
    <w:rsid w:val="00A75920"/>
    <w:rsid w:val="00A7634B"/>
    <w:rsid w:val="00A76696"/>
    <w:rsid w:val="00A76A52"/>
    <w:rsid w:val="00A76BF2"/>
    <w:rsid w:val="00A770A5"/>
    <w:rsid w:val="00A7735F"/>
    <w:rsid w:val="00A77FF0"/>
    <w:rsid w:val="00A8068B"/>
    <w:rsid w:val="00A806D6"/>
    <w:rsid w:val="00A8135C"/>
    <w:rsid w:val="00A81633"/>
    <w:rsid w:val="00A8221B"/>
    <w:rsid w:val="00A831F0"/>
    <w:rsid w:val="00A83A45"/>
    <w:rsid w:val="00A83BF1"/>
    <w:rsid w:val="00A83F13"/>
    <w:rsid w:val="00A84298"/>
    <w:rsid w:val="00A8452A"/>
    <w:rsid w:val="00A84640"/>
    <w:rsid w:val="00A8523D"/>
    <w:rsid w:val="00A85661"/>
    <w:rsid w:val="00A85FFF"/>
    <w:rsid w:val="00A86CB1"/>
    <w:rsid w:val="00A86FEF"/>
    <w:rsid w:val="00A87482"/>
    <w:rsid w:val="00A878AF"/>
    <w:rsid w:val="00A901FF"/>
    <w:rsid w:val="00A9022E"/>
    <w:rsid w:val="00A9032C"/>
    <w:rsid w:val="00A905F1"/>
    <w:rsid w:val="00A90E27"/>
    <w:rsid w:val="00A90E6F"/>
    <w:rsid w:val="00A91218"/>
    <w:rsid w:val="00A91469"/>
    <w:rsid w:val="00A9164F"/>
    <w:rsid w:val="00A91F3E"/>
    <w:rsid w:val="00A91FB2"/>
    <w:rsid w:val="00A934FE"/>
    <w:rsid w:val="00A93BDA"/>
    <w:rsid w:val="00A94A70"/>
    <w:rsid w:val="00A94F0D"/>
    <w:rsid w:val="00A9505F"/>
    <w:rsid w:val="00A950EA"/>
    <w:rsid w:val="00A9526D"/>
    <w:rsid w:val="00A954DA"/>
    <w:rsid w:val="00A95A3E"/>
    <w:rsid w:val="00A95E92"/>
    <w:rsid w:val="00A96058"/>
    <w:rsid w:val="00A9692B"/>
    <w:rsid w:val="00A96D7E"/>
    <w:rsid w:val="00A9727C"/>
    <w:rsid w:val="00A97666"/>
    <w:rsid w:val="00A97743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4639"/>
    <w:rsid w:val="00AA488D"/>
    <w:rsid w:val="00AA4EB2"/>
    <w:rsid w:val="00AA5584"/>
    <w:rsid w:val="00AA565C"/>
    <w:rsid w:val="00AA6026"/>
    <w:rsid w:val="00AA6206"/>
    <w:rsid w:val="00AA62DA"/>
    <w:rsid w:val="00AA630A"/>
    <w:rsid w:val="00AA63C1"/>
    <w:rsid w:val="00AA69EF"/>
    <w:rsid w:val="00AA6F9A"/>
    <w:rsid w:val="00AA7C4F"/>
    <w:rsid w:val="00AB001C"/>
    <w:rsid w:val="00AB02C8"/>
    <w:rsid w:val="00AB06B8"/>
    <w:rsid w:val="00AB0ADE"/>
    <w:rsid w:val="00AB0B4B"/>
    <w:rsid w:val="00AB0CA0"/>
    <w:rsid w:val="00AB102D"/>
    <w:rsid w:val="00AB1A33"/>
    <w:rsid w:val="00AB1CE9"/>
    <w:rsid w:val="00AB222E"/>
    <w:rsid w:val="00AB2317"/>
    <w:rsid w:val="00AB2857"/>
    <w:rsid w:val="00AB3299"/>
    <w:rsid w:val="00AB3418"/>
    <w:rsid w:val="00AB3491"/>
    <w:rsid w:val="00AB39E1"/>
    <w:rsid w:val="00AB3C76"/>
    <w:rsid w:val="00AB3E16"/>
    <w:rsid w:val="00AB3E3E"/>
    <w:rsid w:val="00AB3F13"/>
    <w:rsid w:val="00AB404B"/>
    <w:rsid w:val="00AB4157"/>
    <w:rsid w:val="00AB42FF"/>
    <w:rsid w:val="00AB4D41"/>
    <w:rsid w:val="00AB4D5C"/>
    <w:rsid w:val="00AB4F5B"/>
    <w:rsid w:val="00AB513E"/>
    <w:rsid w:val="00AB53BA"/>
    <w:rsid w:val="00AB57AD"/>
    <w:rsid w:val="00AB583A"/>
    <w:rsid w:val="00AB642C"/>
    <w:rsid w:val="00AB76D5"/>
    <w:rsid w:val="00AB7787"/>
    <w:rsid w:val="00AB78AC"/>
    <w:rsid w:val="00AB7C03"/>
    <w:rsid w:val="00AB7E2A"/>
    <w:rsid w:val="00AC030A"/>
    <w:rsid w:val="00AC1281"/>
    <w:rsid w:val="00AC1E83"/>
    <w:rsid w:val="00AC2D4E"/>
    <w:rsid w:val="00AC3084"/>
    <w:rsid w:val="00AC3431"/>
    <w:rsid w:val="00AC38E9"/>
    <w:rsid w:val="00AC45D6"/>
    <w:rsid w:val="00AC48D2"/>
    <w:rsid w:val="00AC4D53"/>
    <w:rsid w:val="00AC4E2E"/>
    <w:rsid w:val="00AC61B3"/>
    <w:rsid w:val="00AC63F4"/>
    <w:rsid w:val="00AD0FAA"/>
    <w:rsid w:val="00AD12BD"/>
    <w:rsid w:val="00AD163D"/>
    <w:rsid w:val="00AD1CC7"/>
    <w:rsid w:val="00AD1DFE"/>
    <w:rsid w:val="00AD1F06"/>
    <w:rsid w:val="00AD1F4B"/>
    <w:rsid w:val="00AD284F"/>
    <w:rsid w:val="00AD288C"/>
    <w:rsid w:val="00AD2ACB"/>
    <w:rsid w:val="00AD2D96"/>
    <w:rsid w:val="00AD3042"/>
    <w:rsid w:val="00AD3047"/>
    <w:rsid w:val="00AD33C3"/>
    <w:rsid w:val="00AD34A1"/>
    <w:rsid w:val="00AD3BEC"/>
    <w:rsid w:val="00AD48F9"/>
    <w:rsid w:val="00AD4CA1"/>
    <w:rsid w:val="00AD601F"/>
    <w:rsid w:val="00AD6C7F"/>
    <w:rsid w:val="00AD70C9"/>
    <w:rsid w:val="00AD732B"/>
    <w:rsid w:val="00AD75A6"/>
    <w:rsid w:val="00AD78F1"/>
    <w:rsid w:val="00AD7907"/>
    <w:rsid w:val="00AD7927"/>
    <w:rsid w:val="00AD7C1C"/>
    <w:rsid w:val="00AD7F22"/>
    <w:rsid w:val="00AE0D23"/>
    <w:rsid w:val="00AE0E9E"/>
    <w:rsid w:val="00AE14B7"/>
    <w:rsid w:val="00AE2205"/>
    <w:rsid w:val="00AE232B"/>
    <w:rsid w:val="00AE24DE"/>
    <w:rsid w:val="00AE271B"/>
    <w:rsid w:val="00AE29EF"/>
    <w:rsid w:val="00AE2DDE"/>
    <w:rsid w:val="00AE3004"/>
    <w:rsid w:val="00AE3A37"/>
    <w:rsid w:val="00AE4557"/>
    <w:rsid w:val="00AE4A1F"/>
    <w:rsid w:val="00AE4C55"/>
    <w:rsid w:val="00AE4F01"/>
    <w:rsid w:val="00AE5872"/>
    <w:rsid w:val="00AE5E95"/>
    <w:rsid w:val="00AE6433"/>
    <w:rsid w:val="00AE6584"/>
    <w:rsid w:val="00AE687E"/>
    <w:rsid w:val="00AE69BD"/>
    <w:rsid w:val="00AE6A92"/>
    <w:rsid w:val="00AE6D12"/>
    <w:rsid w:val="00AE6FCD"/>
    <w:rsid w:val="00AE723D"/>
    <w:rsid w:val="00AE744A"/>
    <w:rsid w:val="00AE7992"/>
    <w:rsid w:val="00AF010E"/>
    <w:rsid w:val="00AF0756"/>
    <w:rsid w:val="00AF1414"/>
    <w:rsid w:val="00AF14EB"/>
    <w:rsid w:val="00AF247A"/>
    <w:rsid w:val="00AF28B0"/>
    <w:rsid w:val="00AF2DED"/>
    <w:rsid w:val="00AF3C80"/>
    <w:rsid w:val="00AF3C8C"/>
    <w:rsid w:val="00AF41FC"/>
    <w:rsid w:val="00AF457C"/>
    <w:rsid w:val="00AF4D47"/>
    <w:rsid w:val="00AF518F"/>
    <w:rsid w:val="00AF527E"/>
    <w:rsid w:val="00AF5363"/>
    <w:rsid w:val="00AF5F78"/>
    <w:rsid w:val="00AF63A9"/>
    <w:rsid w:val="00AF6591"/>
    <w:rsid w:val="00AF66F1"/>
    <w:rsid w:val="00AF6B1B"/>
    <w:rsid w:val="00AF738A"/>
    <w:rsid w:val="00AF7F09"/>
    <w:rsid w:val="00AF7F98"/>
    <w:rsid w:val="00B002BA"/>
    <w:rsid w:val="00B00306"/>
    <w:rsid w:val="00B003E7"/>
    <w:rsid w:val="00B00B3A"/>
    <w:rsid w:val="00B00D62"/>
    <w:rsid w:val="00B010D3"/>
    <w:rsid w:val="00B01BF6"/>
    <w:rsid w:val="00B01CC2"/>
    <w:rsid w:val="00B01E0F"/>
    <w:rsid w:val="00B01F0D"/>
    <w:rsid w:val="00B02014"/>
    <w:rsid w:val="00B0226D"/>
    <w:rsid w:val="00B023FC"/>
    <w:rsid w:val="00B02A4C"/>
    <w:rsid w:val="00B03101"/>
    <w:rsid w:val="00B039C2"/>
    <w:rsid w:val="00B039CE"/>
    <w:rsid w:val="00B03D26"/>
    <w:rsid w:val="00B04AA8"/>
    <w:rsid w:val="00B04D36"/>
    <w:rsid w:val="00B04F11"/>
    <w:rsid w:val="00B055F6"/>
    <w:rsid w:val="00B05688"/>
    <w:rsid w:val="00B05EA7"/>
    <w:rsid w:val="00B060C3"/>
    <w:rsid w:val="00B0651C"/>
    <w:rsid w:val="00B06AB3"/>
    <w:rsid w:val="00B06C77"/>
    <w:rsid w:val="00B075EC"/>
    <w:rsid w:val="00B07CBE"/>
    <w:rsid w:val="00B1093D"/>
    <w:rsid w:val="00B11882"/>
    <w:rsid w:val="00B11E29"/>
    <w:rsid w:val="00B12278"/>
    <w:rsid w:val="00B12AC8"/>
    <w:rsid w:val="00B137BE"/>
    <w:rsid w:val="00B13F1F"/>
    <w:rsid w:val="00B145C1"/>
    <w:rsid w:val="00B147A3"/>
    <w:rsid w:val="00B147CC"/>
    <w:rsid w:val="00B15141"/>
    <w:rsid w:val="00B151C6"/>
    <w:rsid w:val="00B15837"/>
    <w:rsid w:val="00B15A7A"/>
    <w:rsid w:val="00B15D65"/>
    <w:rsid w:val="00B16B5F"/>
    <w:rsid w:val="00B1736C"/>
    <w:rsid w:val="00B173DB"/>
    <w:rsid w:val="00B17744"/>
    <w:rsid w:val="00B20057"/>
    <w:rsid w:val="00B2043A"/>
    <w:rsid w:val="00B20E2B"/>
    <w:rsid w:val="00B21016"/>
    <w:rsid w:val="00B212BF"/>
    <w:rsid w:val="00B215F9"/>
    <w:rsid w:val="00B21CA7"/>
    <w:rsid w:val="00B22BD8"/>
    <w:rsid w:val="00B22E63"/>
    <w:rsid w:val="00B22E6D"/>
    <w:rsid w:val="00B233A9"/>
    <w:rsid w:val="00B239CC"/>
    <w:rsid w:val="00B24CC4"/>
    <w:rsid w:val="00B24F49"/>
    <w:rsid w:val="00B253C6"/>
    <w:rsid w:val="00B25585"/>
    <w:rsid w:val="00B25A70"/>
    <w:rsid w:val="00B25BD8"/>
    <w:rsid w:val="00B25E1D"/>
    <w:rsid w:val="00B25F9A"/>
    <w:rsid w:val="00B2613A"/>
    <w:rsid w:val="00B26380"/>
    <w:rsid w:val="00B269CE"/>
    <w:rsid w:val="00B2757B"/>
    <w:rsid w:val="00B27D54"/>
    <w:rsid w:val="00B31919"/>
    <w:rsid w:val="00B31B14"/>
    <w:rsid w:val="00B31E5F"/>
    <w:rsid w:val="00B320B9"/>
    <w:rsid w:val="00B32607"/>
    <w:rsid w:val="00B326BE"/>
    <w:rsid w:val="00B33146"/>
    <w:rsid w:val="00B338A7"/>
    <w:rsid w:val="00B3396B"/>
    <w:rsid w:val="00B33C97"/>
    <w:rsid w:val="00B3414C"/>
    <w:rsid w:val="00B3438E"/>
    <w:rsid w:val="00B35314"/>
    <w:rsid w:val="00B3539A"/>
    <w:rsid w:val="00B35CB3"/>
    <w:rsid w:val="00B35F8E"/>
    <w:rsid w:val="00B36A31"/>
    <w:rsid w:val="00B37907"/>
    <w:rsid w:val="00B37C85"/>
    <w:rsid w:val="00B37D65"/>
    <w:rsid w:val="00B37F93"/>
    <w:rsid w:val="00B4003E"/>
    <w:rsid w:val="00B40292"/>
    <w:rsid w:val="00B4031F"/>
    <w:rsid w:val="00B406B2"/>
    <w:rsid w:val="00B40A5A"/>
    <w:rsid w:val="00B40D73"/>
    <w:rsid w:val="00B411A3"/>
    <w:rsid w:val="00B412CB"/>
    <w:rsid w:val="00B41B34"/>
    <w:rsid w:val="00B41EB7"/>
    <w:rsid w:val="00B42609"/>
    <w:rsid w:val="00B42879"/>
    <w:rsid w:val="00B42CCD"/>
    <w:rsid w:val="00B430D3"/>
    <w:rsid w:val="00B437BD"/>
    <w:rsid w:val="00B43985"/>
    <w:rsid w:val="00B439FA"/>
    <w:rsid w:val="00B43D4D"/>
    <w:rsid w:val="00B4409B"/>
    <w:rsid w:val="00B440CF"/>
    <w:rsid w:val="00B440E9"/>
    <w:rsid w:val="00B44195"/>
    <w:rsid w:val="00B443C5"/>
    <w:rsid w:val="00B4485B"/>
    <w:rsid w:val="00B44A6C"/>
    <w:rsid w:val="00B45A61"/>
    <w:rsid w:val="00B47784"/>
    <w:rsid w:val="00B4783F"/>
    <w:rsid w:val="00B47AF3"/>
    <w:rsid w:val="00B47CEF"/>
    <w:rsid w:val="00B501B3"/>
    <w:rsid w:val="00B504F7"/>
    <w:rsid w:val="00B50698"/>
    <w:rsid w:val="00B51420"/>
    <w:rsid w:val="00B51526"/>
    <w:rsid w:val="00B51A40"/>
    <w:rsid w:val="00B51D47"/>
    <w:rsid w:val="00B529F2"/>
    <w:rsid w:val="00B52B7B"/>
    <w:rsid w:val="00B52BFB"/>
    <w:rsid w:val="00B53EF5"/>
    <w:rsid w:val="00B54989"/>
    <w:rsid w:val="00B553CF"/>
    <w:rsid w:val="00B555B8"/>
    <w:rsid w:val="00B5572A"/>
    <w:rsid w:val="00B55ACA"/>
    <w:rsid w:val="00B55C2A"/>
    <w:rsid w:val="00B566E0"/>
    <w:rsid w:val="00B5685D"/>
    <w:rsid w:val="00B57861"/>
    <w:rsid w:val="00B57943"/>
    <w:rsid w:val="00B605C9"/>
    <w:rsid w:val="00B60D3C"/>
    <w:rsid w:val="00B60E6E"/>
    <w:rsid w:val="00B619AF"/>
    <w:rsid w:val="00B61B85"/>
    <w:rsid w:val="00B61CFF"/>
    <w:rsid w:val="00B61EC2"/>
    <w:rsid w:val="00B61F70"/>
    <w:rsid w:val="00B6237B"/>
    <w:rsid w:val="00B625BC"/>
    <w:rsid w:val="00B62A18"/>
    <w:rsid w:val="00B63047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67F71"/>
    <w:rsid w:val="00B70333"/>
    <w:rsid w:val="00B70650"/>
    <w:rsid w:val="00B70A49"/>
    <w:rsid w:val="00B70EDB"/>
    <w:rsid w:val="00B71A5D"/>
    <w:rsid w:val="00B7273B"/>
    <w:rsid w:val="00B727B8"/>
    <w:rsid w:val="00B72BD2"/>
    <w:rsid w:val="00B73453"/>
    <w:rsid w:val="00B737C7"/>
    <w:rsid w:val="00B74A0D"/>
    <w:rsid w:val="00B74E6A"/>
    <w:rsid w:val="00B74EC0"/>
    <w:rsid w:val="00B75667"/>
    <w:rsid w:val="00B77062"/>
    <w:rsid w:val="00B7709F"/>
    <w:rsid w:val="00B7741B"/>
    <w:rsid w:val="00B774CC"/>
    <w:rsid w:val="00B77D8A"/>
    <w:rsid w:val="00B8053A"/>
    <w:rsid w:val="00B80795"/>
    <w:rsid w:val="00B80F5B"/>
    <w:rsid w:val="00B81578"/>
    <w:rsid w:val="00B81684"/>
    <w:rsid w:val="00B817F4"/>
    <w:rsid w:val="00B8181A"/>
    <w:rsid w:val="00B821AB"/>
    <w:rsid w:val="00B830F7"/>
    <w:rsid w:val="00B8321E"/>
    <w:rsid w:val="00B833D4"/>
    <w:rsid w:val="00B837A9"/>
    <w:rsid w:val="00B83AC3"/>
    <w:rsid w:val="00B83AE3"/>
    <w:rsid w:val="00B83DF6"/>
    <w:rsid w:val="00B84BE8"/>
    <w:rsid w:val="00B84FBA"/>
    <w:rsid w:val="00B85F67"/>
    <w:rsid w:val="00B86557"/>
    <w:rsid w:val="00B87265"/>
    <w:rsid w:val="00B91356"/>
    <w:rsid w:val="00B926E0"/>
    <w:rsid w:val="00B927C4"/>
    <w:rsid w:val="00B933AE"/>
    <w:rsid w:val="00B93981"/>
    <w:rsid w:val="00B93C36"/>
    <w:rsid w:val="00B93D6F"/>
    <w:rsid w:val="00B94054"/>
    <w:rsid w:val="00B94253"/>
    <w:rsid w:val="00B9436E"/>
    <w:rsid w:val="00B947EC"/>
    <w:rsid w:val="00B94B67"/>
    <w:rsid w:val="00B94CD5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0ED"/>
    <w:rsid w:val="00B976B4"/>
    <w:rsid w:val="00B977E6"/>
    <w:rsid w:val="00BA067F"/>
    <w:rsid w:val="00BA0724"/>
    <w:rsid w:val="00BA0A49"/>
    <w:rsid w:val="00BA13E0"/>
    <w:rsid w:val="00BA14E2"/>
    <w:rsid w:val="00BA17C4"/>
    <w:rsid w:val="00BA188F"/>
    <w:rsid w:val="00BA2253"/>
    <w:rsid w:val="00BA270E"/>
    <w:rsid w:val="00BA2729"/>
    <w:rsid w:val="00BA283C"/>
    <w:rsid w:val="00BA2AEB"/>
    <w:rsid w:val="00BA2B4F"/>
    <w:rsid w:val="00BA3974"/>
    <w:rsid w:val="00BA3CC9"/>
    <w:rsid w:val="00BA3F29"/>
    <w:rsid w:val="00BA40BE"/>
    <w:rsid w:val="00BA4889"/>
    <w:rsid w:val="00BA48E0"/>
    <w:rsid w:val="00BA5067"/>
    <w:rsid w:val="00BA54FB"/>
    <w:rsid w:val="00BA58DC"/>
    <w:rsid w:val="00BA5C97"/>
    <w:rsid w:val="00BA5EFB"/>
    <w:rsid w:val="00BA658A"/>
    <w:rsid w:val="00BA659A"/>
    <w:rsid w:val="00BA68C1"/>
    <w:rsid w:val="00BA68D6"/>
    <w:rsid w:val="00BA7115"/>
    <w:rsid w:val="00BA7423"/>
    <w:rsid w:val="00BA7688"/>
    <w:rsid w:val="00BA7769"/>
    <w:rsid w:val="00BA7EB0"/>
    <w:rsid w:val="00BB0528"/>
    <w:rsid w:val="00BB070E"/>
    <w:rsid w:val="00BB0D75"/>
    <w:rsid w:val="00BB0FC1"/>
    <w:rsid w:val="00BB16A5"/>
    <w:rsid w:val="00BB1939"/>
    <w:rsid w:val="00BB1A08"/>
    <w:rsid w:val="00BB1C4F"/>
    <w:rsid w:val="00BB225D"/>
    <w:rsid w:val="00BB2706"/>
    <w:rsid w:val="00BB2CB6"/>
    <w:rsid w:val="00BB365A"/>
    <w:rsid w:val="00BB3701"/>
    <w:rsid w:val="00BB3812"/>
    <w:rsid w:val="00BB3F4C"/>
    <w:rsid w:val="00BB41BF"/>
    <w:rsid w:val="00BB4330"/>
    <w:rsid w:val="00BB4A42"/>
    <w:rsid w:val="00BB5321"/>
    <w:rsid w:val="00BB56F2"/>
    <w:rsid w:val="00BB5C6D"/>
    <w:rsid w:val="00BB61DC"/>
    <w:rsid w:val="00BB6431"/>
    <w:rsid w:val="00BB6472"/>
    <w:rsid w:val="00BB6774"/>
    <w:rsid w:val="00BB69DE"/>
    <w:rsid w:val="00BB6C83"/>
    <w:rsid w:val="00BB70FE"/>
    <w:rsid w:val="00BB71EC"/>
    <w:rsid w:val="00BB724B"/>
    <w:rsid w:val="00BB7FCF"/>
    <w:rsid w:val="00BC034A"/>
    <w:rsid w:val="00BC09A8"/>
    <w:rsid w:val="00BC0BF3"/>
    <w:rsid w:val="00BC0D29"/>
    <w:rsid w:val="00BC16BF"/>
    <w:rsid w:val="00BC1C62"/>
    <w:rsid w:val="00BC201A"/>
    <w:rsid w:val="00BC29A2"/>
    <w:rsid w:val="00BC2BC7"/>
    <w:rsid w:val="00BC2F45"/>
    <w:rsid w:val="00BC344E"/>
    <w:rsid w:val="00BC38B8"/>
    <w:rsid w:val="00BC3CF8"/>
    <w:rsid w:val="00BC405A"/>
    <w:rsid w:val="00BC56C1"/>
    <w:rsid w:val="00BC5CE2"/>
    <w:rsid w:val="00BC66F0"/>
    <w:rsid w:val="00BC6946"/>
    <w:rsid w:val="00BC6DD8"/>
    <w:rsid w:val="00BC71C5"/>
    <w:rsid w:val="00BC7659"/>
    <w:rsid w:val="00BC7A42"/>
    <w:rsid w:val="00BD013E"/>
    <w:rsid w:val="00BD082C"/>
    <w:rsid w:val="00BD0FC4"/>
    <w:rsid w:val="00BD1055"/>
    <w:rsid w:val="00BD140B"/>
    <w:rsid w:val="00BD1525"/>
    <w:rsid w:val="00BD17FB"/>
    <w:rsid w:val="00BD2372"/>
    <w:rsid w:val="00BD238C"/>
    <w:rsid w:val="00BD2A08"/>
    <w:rsid w:val="00BD2F55"/>
    <w:rsid w:val="00BD3837"/>
    <w:rsid w:val="00BD386B"/>
    <w:rsid w:val="00BD3C69"/>
    <w:rsid w:val="00BD3D7A"/>
    <w:rsid w:val="00BD55F2"/>
    <w:rsid w:val="00BD59F0"/>
    <w:rsid w:val="00BD5A26"/>
    <w:rsid w:val="00BD6509"/>
    <w:rsid w:val="00BD689C"/>
    <w:rsid w:val="00BD6A22"/>
    <w:rsid w:val="00BD7A82"/>
    <w:rsid w:val="00BD7D33"/>
    <w:rsid w:val="00BD7F17"/>
    <w:rsid w:val="00BD7F9E"/>
    <w:rsid w:val="00BE072F"/>
    <w:rsid w:val="00BE13B8"/>
    <w:rsid w:val="00BE197A"/>
    <w:rsid w:val="00BE1A06"/>
    <w:rsid w:val="00BE220A"/>
    <w:rsid w:val="00BE2ADE"/>
    <w:rsid w:val="00BE35BA"/>
    <w:rsid w:val="00BE3EB3"/>
    <w:rsid w:val="00BE403F"/>
    <w:rsid w:val="00BE4466"/>
    <w:rsid w:val="00BE56E3"/>
    <w:rsid w:val="00BE5813"/>
    <w:rsid w:val="00BE5D61"/>
    <w:rsid w:val="00BE65B3"/>
    <w:rsid w:val="00BE7AEA"/>
    <w:rsid w:val="00BE7B27"/>
    <w:rsid w:val="00BF01A6"/>
    <w:rsid w:val="00BF02E6"/>
    <w:rsid w:val="00BF10D2"/>
    <w:rsid w:val="00BF120B"/>
    <w:rsid w:val="00BF1309"/>
    <w:rsid w:val="00BF220D"/>
    <w:rsid w:val="00BF2817"/>
    <w:rsid w:val="00BF311A"/>
    <w:rsid w:val="00BF31CB"/>
    <w:rsid w:val="00BF3C10"/>
    <w:rsid w:val="00BF3E23"/>
    <w:rsid w:val="00BF4128"/>
    <w:rsid w:val="00BF4235"/>
    <w:rsid w:val="00BF46F1"/>
    <w:rsid w:val="00BF4B69"/>
    <w:rsid w:val="00BF56A8"/>
    <w:rsid w:val="00BF60E3"/>
    <w:rsid w:val="00BF6FBF"/>
    <w:rsid w:val="00BF70A1"/>
    <w:rsid w:val="00BF70F8"/>
    <w:rsid w:val="00BF7CD8"/>
    <w:rsid w:val="00BF7D43"/>
    <w:rsid w:val="00BF7EC1"/>
    <w:rsid w:val="00C00478"/>
    <w:rsid w:val="00C00F1A"/>
    <w:rsid w:val="00C010F5"/>
    <w:rsid w:val="00C01835"/>
    <w:rsid w:val="00C01F9F"/>
    <w:rsid w:val="00C02192"/>
    <w:rsid w:val="00C02670"/>
    <w:rsid w:val="00C02CDE"/>
    <w:rsid w:val="00C03B7B"/>
    <w:rsid w:val="00C05377"/>
    <w:rsid w:val="00C057E0"/>
    <w:rsid w:val="00C05863"/>
    <w:rsid w:val="00C05C20"/>
    <w:rsid w:val="00C06066"/>
    <w:rsid w:val="00C060A1"/>
    <w:rsid w:val="00C0648A"/>
    <w:rsid w:val="00C067A4"/>
    <w:rsid w:val="00C06F8C"/>
    <w:rsid w:val="00C07A6C"/>
    <w:rsid w:val="00C07AE3"/>
    <w:rsid w:val="00C07AE4"/>
    <w:rsid w:val="00C10599"/>
    <w:rsid w:val="00C1109C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4772"/>
    <w:rsid w:val="00C147D5"/>
    <w:rsid w:val="00C148BB"/>
    <w:rsid w:val="00C15135"/>
    <w:rsid w:val="00C15667"/>
    <w:rsid w:val="00C159ED"/>
    <w:rsid w:val="00C1662C"/>
    <w:rsid w:val="00C16AD5"/>
    <w:rsid w:val="00C17099"/>
    <w:rsid w:val="00C17593"/>
    <w:rsid w:val="00C17D7E"/>
    <w:rsid w:val="00C17D89"/>
    <w:rsid w:val="00C202D5"/>
    <w:rsid w:val="00C2068D"/>
    <w:rsid w:val="00C206C4"/>
    <w:rsid w:val="00C206EC"/>
    <w:rsid w:val="00C21247"/>
    <w:rsid w:val="00C232DD"/>
    <w:rsid w:val="00C2423A"/>
    <w:rsid w:val="00C246FA"/>
    <w:rsid w:val="00C24EE5"/>
    <w:rsid w:val="00C250CF"/>
    <w:rsid w:val="00C2544D"/>
    <w:rsid w:val="00C25D7F"/>
    <w:rsid w:val="00C26408"/>
    <w:rsid w:val="00C26871"/>
    <w:rsid w:val="00C2695A"/>
    <w:rsid w:val="00C26968"/>
    <w:rsid w:val="00C27319"/>
    <w:rsid w:val="00C2748D"/>
    <w:rsid w:val="00C274BE"/>
    <w:rsid w:val="00C307FA"/>
    <w:rsid w:val="00C30A27"/>
    <w:rsid w:val="00C30D3F"/>
    <w:rsid w:val="00C30DAA"/>
    <w:rsid w:val="00C30F1F"/>
    <w:rsid w:val="00C30FB5"/>
    <w:rsid w:val="00C31089"/>
    <w:rsid w:val="00C310D0"/>
    <w:rsid w:val="00C314DF"/>
    <w:rsid w:val="00C3175A"/>
    <w:rsid w:val="00C31940"/>
    <w:rsid w:val="00C319A2"/>
    <w:rsid w:val="00C3202C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B23"/>
    <w:rsid w:val="00C3658F"/>
    <w:rsid w:val="00C36BCB"/>
    <w:rsid w:val="00C36DAD"/>
    <w:rsid w:val="00C37050"/>
    <w:rsid w:val="00C37C10"/>
    <w:rsid w:val="00C37C92"/>
    <w:rsid w:val="00C37F8D"/>
    <w:rsid w:val="00C4018E"/>
    <w:rsid w:val="00C404D5"/>
    <w:rsid w:val="00C40B7D"/>
    <w:rsid w:val="00C40E1C"/>
    <w:rsid w:val="00C41615"/>
    <w:rsid w:val="00C42130"/>
    <w:rsid w:val="00C423D5"/>
    <w:rsid w:val="00C42784"/>
    <w:rsid w:val="00C429E1"/>
    <w:rsid w:val="00C4371C"/>
    <w:rsid w:val="00C439F0"/>
    <w:rsid w:val="00C43CE7"/>
    <w:rsid w:val="00C44189"/>
    <w:rsid w:val="00C447FB"/>
    <w:rsid w:val="00C44C5E"/>
    <w:rsid w:val="00C459F4"/>
    <w:rsid w:val="00C45ABC"/>
    <w:rsid w:val="00C45F0A"/>
    <w:rsid w:val="00C468F5"/>
    <w:rsid w:val="00C46C38"/>
    <w:rsid w:val="00C470AA"/>
    <w:rsid w:val="00C47AE8"/>
    <w:rsid w:val="00C508B7"/>
    <w:rsid w:val="00C50AAD"/>
    <w:rsid w:val="00C50FF4"/>
    <w:rsid w:val="00C51696"/>
    <w:rsid w:val="00C51D11"/>
    <w:rsid w:val="00C5257E"/>
    <w:rsid w:val="00C531B4"/>
    <w:rsid w:val="00C532F9"/>
    <w:rsid w:val="00C533CA"/>
    <w:rsid w:val="00C53E22"/>
    <w:rsid w:val="00C5411C"/>
    <w:rsid w:val="00C549A4"/>
    <w:rsid w:val="00C54C62"/>
    <w:rsid w:val="00C54DF3"/>
    <w:rsid w:val="00C55466"/>
    <w:rsid w:val="00C56103"/>
    <w:rsid w:val="00C5638E"/>
    <w:rsid w:val="00C56698"/>
    <w:rsid w:val="00C56918"/>
    <w:rsid w:val="00C569CA"/>
    <w:rsid w:val="00C57CBC"/>
    <w:rsid w:val="00C57CC6"/>
    <w:rsid w:val="00C601EB"/>
    <w:rsid w:val="00C60632"/>
    <w:rsid w:val="00C60868"/>
    <w:rsid w:val="00C60B4D"/>
    <w:rsid w:val="00C60EC1"/>
    <w:rsid w:val="00C62027"/>
    <w:rsid w:val="00C623CF"/>
    <w:rsid w:val="00C62997"/>
    <w:rsid w:val="00C633AB"/>
    <w:rsid w:val="00C6343A"/>
    <w:rsid w:val="00C64513"/>
    <w:rsid w:val="00C646A3"/>
    <w:rsid w:val="00C64849"/>
    <w:rsid w:val="00C65AB0"/>
    <w:rsid w:val="00C65D24"/>
    <w:rsid w:val="00C65F58"/>
    <w:rsid w:val="00C66571"/>
    <w:rsid w:val="00C666DB"/>
    <w:rsid w:val="00C667F6"/>
    <w:rsid w:val="00C66C34"/>
    <w:rsid w:val="00C6766B"/>
    <w:rsid w:val="00C67B27"/>
    <w:rsid w:val="00C67C6A"/>
    <w:rsid w:val="00C7040D"/>
    <w:rsid w:val="00C70B8C"/>
    <w:rsid w:val="00C71468"/>
    <w:rsid w:val="00C71C14"/>
    <w:rsid w:val="00C723AF"/>
    <w:rsid w:val="00C72EF5"/>
    <w:rsid w:val="00C73531"/>
    <w:rsid w:val="00C7357D"/>
    <w:rsid w:val="00C736E4"/>
    <w:rsid w:val="00C74157"/>
    <w:rsid w:val="00C7448E"/>
    <w:rsid w:val="00C748E2"/>
    <w:rsid w:val="00C75004"/>
    <w:rsid w:val="00C755E8"/>
    <w:rsid w:val="00C75970"/>
    <w:rsid w:val="00C75AC4"/>
    <w:rsid w:val="00C75C9D"/>
    <w:rsid w:val="00C75CB2"/>
    <w:rsid w:val="00C760B6"/>
    <w:rsid w:val="00C7731D"/>
    <w:rsid w:val="00C7742F"/>
    <w:rsid w:val="00C7799E"/>
    <w:rsid w:val="00C80547"/>
    <w:rsid w:val="00C8198E"/>
    <w:rsid w:val="00C81B30"/>
    <w:rsid w:val="00C82387"/>
    <w:rsid w:val="00C82665"/>
    <w:rsid w:val="00C8343B"/>
    <w:rsid w:val="00C84231"/>
    <w:rsid w:val="00C84357"/>
    <w:rsid w:val="00C8534D"/>
    <w:rsid w:val="00C86109"/>
    <w:rsid w:val="00C86379"/>
    <w:rsid w:val="00C864DB"/>
    <w:rsid w:val="00C8781D"/>
    <w:rsid w:val="00C87AF9"/>
    <w:rsid w:val="00C901A9"/>
    <w:rsid w:val="00C905AC"/>
    <w:rsid w:val="00C90A04"/>
    <w:rsid w:val="00C90B43"/>
    <w:rsid w:val="00C90C65"/>
    <w:rsid w:val="00C90C82"/>
    <w:rsid w:val="00C90F7A"/>
    <w:rsid w:val="00C91CFB"/>
    <w:rsid w:val="00C91FAC"/>
    <w:rsid w:val="00C9220C"/>
    <w:rsid w:val="00C92232"/>
    <w:rsid w:val="00C922C5"/>
    <w:rsid w:val="00C92352"/>
    <w:rsid w:val="00C92C2A"/>
    <w:rsid w:val="00C9318C"/>
    <w:rsid w:val="00C93297"/>
    <w:rsid w:val="00C945EC"/>
    <w:rsid w:val="00C94E45"/>
    <w:rsid w:val="00C95300"/>
    <w:rsid w:val="00C95548"/>
    <w:rsid w:val="00C95730"/>
    <w:rsid w:val="00C95962"/>
    <w:rsid w:val="00C96FE0"/>
    <w:rsid w:val="00C97AF1"/>
    <w:rsid w:val="00CA0727"/>
    <w:rsid w:val="00CA09AA"/>
    <w:rsid w:val="00CA0F62"/>
    <w:rsid w:val="00CA114D"/>
    <w:rsid w:val="00CA1225"/>
    <w:rsid w:val="00CA14AB"/>
    <w:rsid w:val="00CA16B0"/>
    <w:rsid w:val="00CA18D2"/>
    <w:rsid w:val="00CA2919"/>
    <w:rsid w:val="00CA2C56"/>
    <w:rsid w:val="00CA3375"/>
    <w:rsid w:val="00CA3674"/>
    <w:rsid w:val="00CA3A83"/>
    <w:rsid w:val="00CA3EE9"/>
    <w:rsid w:val="00CA4784"/>
    <w:rsid w:val="00CA48EB"/>
    <w:rsid w:val="00CA4A3F"/>
    <w:rsid w:val="00CA4C14"/>
    <w:rsid w:val="00CA51A0"/>
    <w:rsid w:val="00CA527C"/>
    <w:rsid w:val="00CA6164"/>
    <w:rsid w:val="00CB047F"/>
    <w:rsid w:val="00CB0E4C"/>
    <w:rsid w:val="00CB1082"/>
    <w:rsid w:val="00CB1138"/>
    <w:rsid w:val="00CB11BD"/>
    <w:rsid w:val="00CB1368"/>
    <w:rsid w:val="00CB1617"/>
    <w:rsid w:val="00CB1F2A"/>
    <w:rsid w:val="00CB480A"/>
    <w:rsid w:val="00CB487C"/>
    <w:rsid w:val="00CB4FA5"/>
    <w:rsid w:val="00CB57D6"/>
    <w:rsid w:val="00CB581A"/>
    <w:rsid w:val="00CB58DD"/>
    <w:rsid w:val="00CB6343"/>
    <w:rsid w:val="00CB7472"/>
    <w:rsid w:val="00CB7648"/>
    <w:rsid w:val="00CB7B6B"/>
    <w:rsid w:val="00CC00B7"/>
    <w:rsid w:val="00CC034B"/>
    <w:rsid w:val="00CC0AA7"/>
    <w:rsid w:val="00CC0E56"/>
    <w:rsid w:val="00CC10C9"/>
    <w:rsid w:val="00CC1625"/>
    <w:rsid w:val="00CC172A"/>
    <w:rsid w:val="00CC1A18"/>
    <w:rsid w:val="00CC1E3E"/>
    <w:rsid w:val="00CC1E40"/>
    <w:rsid w:val="00CC1E9C"/>
    <w:rsid w:val="00CC1F8A"/>
    <w:rsid w:val="00CC27F5"/>
    <w:rsid w:val="00CC2D18"/>
    <w:rsid w:val="00CC2EFE"/>
    <w:rsid w:val="00CC3206"/>
    <w:rsid w:val="00CC3495"/>
    <w:rsid w:val="00CC3E8C"/>
    <w:rsid w:val="00CC400F"/>
    <w:rsid w:val="00CC40A8"/>
    <w:rsid w:val="00CC4365"/>
    <w:rsid w:val="00CC48C6"/>
    <w:rsid w:val="00CC4C5E"/>
    <w:rsid w:val="00CC4F58"/>
    <w:rsid w:val="00CC554B"/>
    <w:rsid w:val="00CC57AE"/>
    <w:rsid w:val="00CC606C"/>
    <w:rsid w:val="00CC728B"/>
    <w:rsid w:val="00CC7356"/>
    <w:rsid w:val="00CC74D5"/>
    <w:rsid w:val="00CC7A6D"/>
    <w:rsid w:val="00CC7DF5"/>
    <w:rsid w:val="00CC7E14"/>
    <w:rsid w:val="00CD04B6"/>
    <w:rsid w:val="00CD0740"/>
    <w:rsid w:val="00CD0768"/>
    <w:rsid w:val="00CD087B"/>
    <w:rsid w:val="00CD14CB"/>
    <w:rsid w:val="00CD179D"/>
    <w:rsid w:val="00CD1E74"/>
    <w:rsid w:val="00CD22F4"/>
    <w:rsid w:val="00CD2585"/>
    <w:rsid w:val="00CD283A"/>
    <w:rsid w:val="00CD309B"/>
    <w:rsid w:val="00CD3122"/>
    <w:rsid w:val="00CD325D"/>
    <w:rsid w:val="00CD374A"/>
    <w:rsid w:val="00CD3D0C"/>
    <w:rsid w:val="00CD3F09"/>
    <w:rsid w:val="00CD3FAF"/>
    <w:rsid w:val="00CD430D"/>
    <w:rsid w:val="00CD492B"/>
    <w:rsid w:val="00CD5625"/>
    <w:rsid w:val="00CD583E"/>
    <w:rsid w:val="00CD5C02"/>
    <w:rsid w:val="00CD5C9A"/>
    <w:rsid w:val="00CD61E3"/>
    <w:rsid w:val="00CD6400"/>
    <w:rsid w:val="00CD6E0B"/>
    <w:rsid w:val="00CD7494"/>
    <w:rsid w:val="00CD768D"/>
    <w:rsid w:val="00CD787F"/>
    <w:rsid w:val="00CD7896"/>
    <w:rsid w:val="00CE0178"/>
    <w:rsid w:val="00CE025E"/>
    <w:rsid w:val="00CE030D"/>
    <w:rsid w:val="00CE03B6"/>
    <w:rsid w:val="00CE05F2"/>
    <w:rsid w:val="00CE0753"/>
    <w:rsid w:val="00CE0CBF"/>
    <w:rsid w:val="00CE112E"/>
    <w:rsid w:val="00CE1225"/>
    <w:rsid w:val="00CE132D"/>
    <w:rsid w:val="00CE253D"/>
    <w:rsid w:val="00CE3257"/>
    <w:rsid w:val="00CE34F8"/>
    <w:rsid w:val="00CE540C"/>
    <w:rsid w:val="00CE5576"/>
    <w:rsid w:val="00CE57EA"/>
    <w:rsid w:val="00CE5E50"/>
    <w:rsid w:val="00CE67CD"/>
    <w:rsid w:val="00CE69F3"/>
    <w:rsid w:val="00CE6AD5"/>
    <w:rsid w:val="00CE6E24"/>
    <w:rsid w:val="00CE6F01"/>
    <w:rsid w:val="00CE76BD"/>
    <w:rsid w:val="00CF02AC"/>
    <w:rsid w:val="00CF057C"/>
    <w:rsid w:val="00CF06E6"/>
    <w:rsid w:val="00CF0B90"/>
    <w:rsid w:val="00CF0C15"/>
    <w:rsid w:val="00CF1326"/>
    <w:rsid w:val="00CF18AB"/>
    <w:rsid w:val="00CF1AA6"/>
    <w:rsid w:val="00CF20C8"/>
    <w:rsid w:val="00CF2639"/>
    <w:rsid w:val="00CF2FBF"/>
    <w:rsid w:val="00CF33BA"/>
    <w:rsid w:val="00CF3F01"/>
    <w:rsid w:val="00CF492F"/>
    <w:rsid w:val="00CF4E51"/>
    <w:rsid w:val="00CF5657"/>
    <w:rsid w:val="00CF5E35"/>
    <w:rsid w:val="00CF61A3"/>
    <w:rsid w:val="00CF63E1"/>
    <w:rsid w:val="00CF65EE"/>
    <w:rsid w:val="00CF66DE"/>
    <w:rsid w:val="00CF6848"/>
    <w:rsid w:val="00CF6AF3"/>
    <w:rsid w:val="00CF6C9A"/>
    <w:rsid w:val="00CF7CCF"/>
    <w:rsid w:val="00D00522"/>
    <w:rsid w:val="00D0058A"/>
    <w:rsid w:val="00D008DF"/>
    <w:rsid w:val="00D00B00"/>
    <w:rsid w:val="00D00B22"/>
    <w:rsid w:val="00D00C23"/>
    <w:rsid w:val="00D00D32"/>
    <w:rsid w:val="00D013A0"/>
    <w:rsid w:val="00D017EE"/>
    <w:rsid w:val="00D01C73"/>
    <w:rsid w:val="00D02369"/>
    <w:rsid w:val="00D02C36"/>
    <w:rsid w:val="00D02E17"/>
    <w:rsid w:val="00D03165"/>
    <w:rsid w:val="00D03CA8"/>
    <w:rsid w:val="00D0400B"/>
    <w:rsid w:val="00D04058"/>
    <w:rsid w:val="00D04FC8"/>
    <w:rsid w:val="00D05FD4"/>
    <w:rsid w:val="00D06088"/>
    <w:rsid w:val="00D0675C"/>
    <w:rsid w:val="00D06800"/>
    <w:rsid w:val="00D06AAA"/>
    <w:rsid w:val="00D06AC6"/>
    <w:rsid w:val="00D06B22"/>
    <w:rsid w:val="00D06DED"/>
    <w:rsid w:val="00D073D1"/>
    <w:rsid w:val="00D078A9"/>
    <w:rsid w:val="00D078C9"/>
    <w:rsid w:val="00D07DCA"/>
    <w:rsid w:val="00D1012D"/>
    <w:rsid w:val="00D110AD"/>
    <w:rsid w:val="00D116B4"/>
    <w:rsid w:val="00D11873"/>
    <w:rsid w:val="00D11FAE"/>
    <w:rsid w:val="00D12440"/>
    <w:rsid w:val="00D126E6"/>
    <w:rsid w:val="00D12B75"/>
    <w:rsid w:val="00D12E20"/>
    <w:rsid w:val="00D13880"/>
    <w:rsid w:val="00D13BBC"/>
    <w:rsid w:val="00D13EDA"/>
    <w:rsid w:val="00D14204"/>
    <w:rsid w:val="00D1438C"/>
    <w:rsid w:val="00D147FF"/>
    <w:rsid w:val="00D15D9D"/>
    <w:rsid w:val="00D160CD"/>
    <w:rsid w:val="00D1624D"/>
    <w:rsid w:val="00D16EC4"/>
    <w:rsid w:val="00D1705B"/>
    <w:rsid w:val="00D17189"/>
    <w:rsid w:val="00D17F37"/>
    <w:rsid w:val="00D202D3"/>
    <w:rsid w:val="00D20C3E"/>
    <w:rsid w:val="00D2171B"/>
    <w:rsid w:val="00D217CE"/>
    <w:rsid w:val="00D21EBB"/>
    <w:rsid w:val="00D22148"/>
    <w:rsid w:val="00D221FB"/>
    <w:rsid w:val="00D2227C"/>
    <w:rsid w:val="00D22DAB"/>
    <w:rsid w:val="00D23556"/>
    <w:rsid w:val="00D23B89"/>
    <w:rsid w:val="00D23CE2"/>
    <w:rsid w:val="00D261FB"/>
    <w:rsid w:val="00D26283"/>
    <w:rsid w:val="00D263B5"/>
    <w:rsid w:val="00D26586"/>
    <w:rsid w:val="00D26D7E"/>
    <w:rsid w:val="00D26DBE"/>
    <w:rsid w:val="00D2748E"/>
    <w:rsid w:val="00D274A6"/>
    <w:rsid w:val="00D27F01"/>
    <w:rsid w:val="00D30125"/>
    <w:rsid w:val="00D30C46"/>
    <w:rsid w:val="00D30FC7"/>
    <w:rsid w:val="00D31275"/>
    <w:rsid w:val="00D31B9F"/>
    <w:rsid w:val="00D31BEA"/>
    <w:rsid w:val="00D33313"/>
    <w:rsid w:val="00D33410"/>
    <w:rsid w:val="00D33862"/>
    <w:rsid w:val="00D33AFC"/>
    <w:rsid w:val="00D3410B"/>
    <w:rsid w:val="00D344C9"/>
    <w:rsid w:val="00D34CD5"/>
    <w:rsid w:val="00D3524E"/>
    <w:rsid w:val="00D35683"/>
    <w:rsid w:val="00D35FF1"/>
    <w:rsid w:val="00D3609F"/>
    <w:rsid w:val="00D3610A"/>
    <w:rsid w:val="00D36C8E"/>
    <w:rsid w:val="00D37C2D"/>
    <w:rsid w:val="00D404CE"/>
    <w:rsid w:val="00D40E25"/>
    <w:rsid w:val="00D40E78"/>
    <w:rsid w:val="00D41009"/>
    <w:rsid w:val="00D41901"/>
    <w:rsid w:val="00D41B86"/>
    <w:rsid w:val="00D41CD0"/>
    <w:rsid w:val="00D4218F"/>
    <w:rsid w:val="00D421D9"/>
    <w:rsid w:val="00D422DA"/>
    <w:rsid w:val="00D422E4"/>
    <w:rsid w:val="00D42655"/>
    <w:rsid w:val="00D42B71"/>
    <w:rsid w:val="00D434CD"/>
    <w:rsid w:val="00D43888"/>
    <w:rsid w:val="00D43984"/>
    <w:rsid w:val="00D43A93"/>
    <w:rsid w:val="00D43AC7"/>
    <w:rsid w:val="00D4429F"/>
    <w:rsid w:val="00D44310"/>
    <w:rsid w:val="00D44590"/>
    <w:rsid w:val="00D44A5C"/>
    <w:rsid w:val="00D44AD0"/>
    <w:rsid w:val="00D46013"/>
    <w:rsid w:val="00D46396"/>
    <w:rsid w:val="00D4661C"/>
    <w:rsid w:val="00D466E5"/>
    <w:rsid w:val="00D467A5"/>
    <w:rsid w:val="00D467C7"/>
    <w:rsid w:val="00D4688E"/>
    <w:rsid w:val="00D46E84"/>
    <w:rsid w:val="00D46F2D"/>
    <w:rsid w:val="00D470F0"/>
    <w:rsid w:val="00D471EF"/>
    <w:rsid w:val="00D475CC"/>
    <w:rsid w:val="00D477E2"/>
    <w:rsid w:val="00D50413"/>
    <w:rsid w:val="00D5044A"/>
    <w:rsid w:val="00D50F95"/>
    <w:rsid w:val="00D5102A"/>
    <w:rsid w:val="00D513F0"/>
    <w:rsid w:val="00D51565"/>
    <w:rsid w:val="00D51AAF"/>
    <w:rsid w:val="00D51F84"/>
    <w:rsid w:val="00D52200"/>
    <w:rsid w:val="00D52332"/>
    <w:rsid w:val="00D53768"/>
    <w:rsid w:val="00D53913"/>
    <w:rsid w:val="00D54410"/>
    <w:rsid w:val="00D54A73"/>
    <w:rsid w:val="00D54C59"/>
    <w:rsid w:val="00D54D88"/>
    <w:rsid w:val="00D551DA"/>
    <w:rsid w:val="00D5521C"/>
    <w:rsid w:val="00D55447"/>
    <w:rsid w:val="00D554E6"/>
    <w:rsid w:val="00D55647"/>
    <w:rsid w:val="00D55723"/>
    <w:rsid w:val="00D55B68"/>
    <w:rsid w:val="00D55C37"/>
    <w:rsid w:val="00D56330"/>
    <w:rsid w:val="00D563C2"/>
    <w:rsid w:val="00D56C31"/>
    <w:rsid w:val="00D56D65"/>
    <w:rsid w:val="00D572B2"/>
    <w:rsid w:val="00D5736C"/>
    <w:rsid w:val="00D574DD"/>
    <w:rsid w:val="00D575AD"/>
    <w:rsid w:val="00D57C20"/>
    <w:rsid w:val="00D57EB2"/>
    <w:rsid w:val="00D57F0A"/>
    <w:rsid w:val="00D60207"/>
    <w:rsid w:val="00D60B1C"/>
    <w:rsid w:val="00D60BCB"/>
    <w:rsid w:val="00D60CB2"/>
    <w:rsid w:val="00D60DD4"/>
    <w:rsid w:val="00D62243"/>
    <w:rsid w:val="00D6278F"/>
    <w:rsid w:val="00D62949"/>
    <w:rsid w:val="00D62DEC"/>
    <w:rsid w:val="00D62F2C"/>
    <w:rsid w:val="00D62FD3"/>
    <w:rsid w:val="00D639A3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108"/>
    <w:rsid w:val="00D66DAA"/>
    <w:rsid w:val="00D6754B"/>
    <w:rsid w:val="00D67821"/>
    <w:rsid w:val="00D67F21"/>
    <w:rsid w:val="00D7010A"/>
    <w:rsid w:val="00D7040B"/>
    <w:rsid w:val="00D7064F"/>
    <w:rsid w:val="00D70F5E"/>
    <w:rsid w:val="00D70F87"/>
    <w:rsid w:val="00D7123A"/>
    <w:rsid w:val="00D7156C"/>
    <w:rsid w:val="00D7278F"/>
    <w:rsid w:val="00D72C44"/>
    <w:rsid w:val="00D73347"/>
    <w:rsid w:val="00D73447"/>
    <w:rsid w:val="00D73665"/>
    <w:rsid w:val="00D73A3C"/>
    <w:rsid w:val="00D73A6B"/>
    <w:rsid w:val="00D73DAD"/>
    <w:rsid w:val="00D73E0D"/>
    <w:rsid w:val="00D74138"/>
    <w:rsid w:val="00D74461"/>
    <w:rsid w:val="00D744C3"/>
    <w:rsid w:val="00D74949"/>
    <w:rsid w:val="00D74AF7"/>
    <w:rsid w:val="00D74C48"/>
    <w:rsid w:val="00D74F1E"/>
    <w:rsid w:val="00D7505F"/>
    <w:rsid w:val="00D75199"/>
    <w:rsid w:val="00D75843"/>
    <w:rsid w:val="00D758A1"/>
    <w:rsid w:val="00D75D0A"/>
    <w:rsid w:val="00D75E85"/>
    <w:rsid w:val="00D760BF"/>
    <w:rsid w:val="00D76972"/>
    <w:rsid w:val="00D769F0"/>
    <w:rsid w:val="00D76C40"/>
    <w:rsid w:val="00D76C9F"/>
    <w:rsid w:val="00D76E83"/>
    <w:rsid w:val="00D771C9"/>
    <w:rsid w:val="00D77BD2"/>
    <w:rsid w:val="00D800A1"/>
    <w:rsid w:val="00D80181"/>
    <w:rsid w:val="00D80200"/>
    <w:rsid w:val="00D8036A"/>
    <w:rsid w:val="00D803BF"/>
    <w:rsid w:val="00D80AB8"/>
    <w:rsid w:val="00D80C71"/>
    <w:rsid w:val="00D80C93"/>
    <w:rsid w:val="00D80CCB"/>
    <w:rsid w:val="00D80EBC"/>
    <w:rsid w:val="00D81307"/>
    <w:rsid w:val="00D817FD"/>
    <w:rsid w:val="00D820F3"/>
    <w:rsid w:val="00D82403"/>
    <w:rsid w:val="00D829AC"/>
    <w:rsid w:val="00D82D37"/>
    <w:rsid w:val="00D830BD"/>
    <w:rsid w:val="00D83401"/>
    <w:rsid w:val="00D83FC5"/>
    <w:rsid w:val="00D84268"/>
    <w:rsid w:val="00D845E7"/>
    <w:rsid w:val="00D846C5"/>
    <w:rsid w:val="00D84B3C"/>
    <w:rsid w:val="00D858FE"/>
    <w:rsid w:val="00D85C34"/>
    <w:rsid w:val="00D85D40"/>
    <w:rsid w:val="00D863EC"/>
    <w:rsid w:val="00D86B37"/>
    <w:rsid w:val="00D87154"/>
    <w:rsid w:val="00D8728A"/>
    <w:rsid w:val="00D8778A"/>
    <w:rsid w:val="00D87B6B"/>
    <w:rsid w:val="00D87DA9"/>
    <w:rsid w:val="00D91009"/>
    <w:rsid w:val="00D9120D"/>
    <w:rsid w:val="00D9126A"/>
    <w:rsid w:val="00D912DF"/>
    <w:rsid w:val="00D91374"/>
    <w:rsid w:val="00D91F8C"/>
    <w:rsid w:val="00D921F9"/>
    <w:rsid w:val="00D92265"/>
    <w:rsid w:val="00D9230B"/>
    <w:rsid w:val="00D92558"/>
    <w:rsid w:val="00D92633"/>
    <w:rsid w:val="00D92CBC"/>
    <w:rsid w:val="00D92D6C"/>
    <w:rsid w:val="00D92FD3"/>
    <w:rsid w:val="00D931F2"/>
    <w:rsid w:val="00D93DC6"/>
    <w:rsid w:val="00D93E65"/>
    <w:rsid w:val="00D9465E"/>
    <w:rsid w:val="00D94827"/>
    <w:rsid w:val="00D94BB0"/>
    <w:rsid w:val="00D94FF3"/>
    <w:rsid w:val="00D957C0"/>
    <w:rsid w:val="00D9589D"/>
    <w:rsid w:val="00D95B2B"/>
    <w:rsid w:val="00D95BFF"/>
    <w:rsid w:val="00D964FC"/>
    <w:rsid w:val="00D967AF"/>
    <w:rsid w:val="00D974E2"/>
    <w:rsid w:val="00D97AB1"/>
    <w:rsid w:val="00D97B7F"/>
    <w:rsid w:val="00D97E86"/>
    <w:rsid w:val="00DA0FC0"/>
    <w:rsid w:val="00DA1D80"/>
    <w:rsid w:val="00DA1FD4"/>
    <w:rsid w:val="00DA2046"/>
    <w:rsid w:val="00DA23D2"/>
    <w:rsid w:val="00DA29C4"/>
    <w:rsid w:val="00DA2ADA"/>
    <w:rsid w:val="00DA2D90"/>
    <w:rsid w:val="00DA3B43"/>
    <w:rsid w:val="00DA3BAC"/>
    <w:rsid w:val="00DA3E19"/>
    <w:rsid w:val="00DA3F00"/>
    <w:rsid w:val="00DA3F87"/>
    <w:rsid w:val="00DA43CA"/>
    <w:rsid w:val="00DA492A"/>
    <w:rsid w:val="00DA51BB"/>
    <w:rsid w:val="00DA5CA9"/>
    <w:rsid w:val="00DA5E7E"/>
    <w:rsid w:val="00DA673B"/>
    <w:rsid w:val="00DA714A"/>
    <w:rsid w:val="00DA71AF"/>
    <w:rsid w:val="00DA727D"/>
    <w:rsid w:val="00DA7A85"/>
    <w:rsid w:val="00DA7BC7"/>
    <w:rsid w:val="00DA7E4C"/>
    <w:rsid w:val="00DB0564"/>
    <w:rsid w:val="00DB0E63"/>
    <w:rsid w:val="00DB1539"/>
    <w:rsid w:val="00DB1F98"/>
    <w:rsid w:val="00DB2DC3"/>
    <w:rsid w:val="00DB3097"/>
    <w:rsid w:val="00DB35C7"/>
    <w:rsid w:val="00DB3844"/>
    <w:rsid w:val="00DB3878"/>
    <w:rsid w:val="00DB39DE"/>
    <w:rsid w:val="00DB3D52"/>
    <w:rsid w:val="00DB3E7B"/>
    <w:rsid w:val="00DB4082"/>
    <w:rsid w:val="00DB42C3"/>
    <w:rsid w:val="00DB4322"/>
    <w:rsid w:val="00DB4B93"/>
    <w:rsid w:val="00DB4F9D"/>
    <w:rsid w:val="00DB594F"/>
    <w:rsid w:val="00DB5A21"/>
    <w:rsid w:val="00DB5DEB"/>
    <w:rsid w:val="00DB5EE5"/>
    <w:rsid w:val="00DB5F7A"/>
    <w:rsid w:val="00DB6802"/>
    <w:rsid w:val="00DB735D"/>
    <w:rsid w:val="00DB749A"/>
    <w:rsid w:val="00DB74DB"/>
    <w:rsid w:val="00DB7E8C"/>
    <w:rsid w:val="00DC0B02"/>
    <w:rsid w:val="00DC0F93"/>
    <w:rsid w:val="00DC1384"/>
    <w:rsid w:val="00DC1479"/>
    <w:rsid w:val="00DC1624"/>
    <w:rsid w:val="00DC1683"/>
    <w:rsid w:val="00DC1763"/>
    <w:rsid w:val="00DC19DE"/>
    <w:rsid w:val="00DC1E54"/>
    <w:rsid w:val="00DC21C9"/>
    <w:rsid w:val="00DC22B7"/>
    <w:rsid w:val="00DC257F"/>
    <w:rsid w:val="00DC2898"/>
    <w:rsid w:val="00DC28A6"/>
    <w:rsid w:val="00DC28EC"/>
    <w:rsid w:val="00DC2F73"/>
    <w:rsid w:val="00DC36B0"/>
    <w:rsid w:val="00DC38E5"/>
    <w:rsid w:val="00DC4D82"/>
    <w:rsid w:val="00DC522F"/>
    <w:rsid w:val="00DC588E"/>
    <w:rsid w:val="00DC5A95"/>
    <w:rsid w:val="00DC65D8"/>
    <w:rsid w:val="00DC6A94"/>
    <w:rsid w:val="00DC7890"/>
    <w:rsid w:val="00DD02C4"/>
    <w:rsid w:val="00DD0648"/>
    <w:rsid w:val="00DD128A"/>
    <w:rsid w:val="00DD12B1"/>
    <w:rsid w:val="00DD12B5"/>
    <w:rsid w:val="00DD1947"/>
    <w:rsid w:val="00DD1ED7"/>
    <w:rsid w:val="00DD1F59"/>
    <w:rsid w:val="00DD242B"/>
    <w:rsid w:val="00DD2FE5"/>
    <w:rsid w:val="00DD3401"/>
    <w:rsid w:val="00DD3430"/>
    <w:rsid w:val="00DD3480"/>
    <w:rsid w:val="00DD3565"/>
    <w:rsid w:val="00DD367F"/>
    <w:rsid w:val="00DD49D3"/>
    <w:rsid w:val="00DD55D1"/>
    <w:rsid w:val="00DD5845"/>
    <w:rsid w:val="00DD5A27"/>
    <w:rsid w:val="00DD5CDC"/>
    <w:rsid w:val="00DD6396"/>
    <w:rsid w:val="00DD6C70"/>
    <w:rsid w:val="00DD6DA2"/>
    <w:rsid w:val="00DD73FB"/>
    <w:rsid w:val="00DD747B"/>
    <w:rsid w:val="00DD761C"/>
    <w:rsid w:val="00DD7BDB"/>
    <w:rsid w:val="00DE0171"/>
    <w:rsid w:val="00DE0333"/>
    <w:rsid w:val="00DE0558"/>
    <w:rsid w:val="00DE098C"/>
    <w:rsid w:val="00DE21CF"/>
    <w:rsid w:val="00DE279F"/>
    <w:rsid w:val="00DE2A91"/>
    <w:rsid w:val="00DE2D4B"/>
    <w:rsid w:val="00DE3512"/>
    <w:rsid w:val="00DE3E7C"/>
    <w:rsid w:val="00DE464E"/>
    <w:rsid w:val="00DE4664"/>
    <w:rsid w:val="00DE4B0C"/>
    <w:rsid w:val="00DE615E"/>
    <w:rsid w:val="00DE61AA"/>
    <w:rsid w:val="00DE63A6"/>
    <w:rsid w:val="00DE75A0"/>
    <w:rsid w:val="00DE7B0B"/>
    <w:rsid w:val="00DE7D03"/>
    <w:rsid w:val="00DF02EC"/>
    <w:rsid w:val="00DF05B2"/>
    <w:rsid w:val="00DF0D33"/>
    <w:rsid w:val="00DF0E63"/>
    <w:rsid w:val="00DF1300"/>
    <w:rsid w:val="00DF1FD6"/>
    <w:rsid w:val="00DF32AF"/>
    <w:rsid w:val="00DF3307"/>
    <w:rsid w:val="00DF3E77"/>
    <w:rsid w:val="00DF4158"/>
    <w:rsid w:val="00DF42E4"/>
    <w:rsid w:val="00DF4430"/>
    <w:rsid w:val="00DF4920"/>
    <w:rsid w:val="00DF4DEA"/>
    <w:rsid w:val="00DF4F19"/>
    <w:rsid w:val="00DF5199"/>
    <w:rsid w:val="00DF5270"/>
    <w:rsid w:val="00DF5AB8"/>
    <w:rsid w:val="00DF5F6A"/>
    <w:rsid w:val="00DF6014"/>
    <w:rsid w:val="00DF6824"/>
    <w:rsid w:val="00DF6A9F"/>
    <w:rsid w:val="00DF7226"/>
    <w:rsid w:val="00DF7AF6"/>
    <w:rsid w:val="00DF7DCB"/>
    <w:rsid w:val="00E007B2"/>
    <w:rsid w:val="00E00801"/>
    <w:rsid w:val="00E00A07"/>
    <w:rsid w:val="00E01555"/>
    <w:rsid w:val="00E019EA"/>
    <w:rsid w:val="00E01C27"/>
    <w:rsid w:val="00E025FC"/>
    <w:rsid w:val="00E028E6"/>
    <w:rsid w:val="00E02C20"/>
    <w:rsid w:val="00E03140"/>
    <w:rsid w:val="00E04546"/>
    <w:rsid w:val="00E046C1"/>
    <w:rsid w:val="00E049EC"/>
    <w:rsid w:val="00E05A43"/>
    <w:rsid w:val="00E05A46"/>
    <w:rsid w:val="00E06AF4"/>
    <w:rsid w:val="00E07686"/>
    <w:rsid w:val="00E07ADE"/>
    <w:rsid w:val="00E07E45"/>
    <w:rsid w:val="00E1007C"/>
    <w:rsid w:val="00E102BD"/>
    <w:rsid w:val="00E1039D"/>
    <w:rsid w:val="00E103F8"/>
    <w:rsid w:val="00E10CE1"/>
    <w:rsid w:val="00E11160"/>
    <w:rsid w:val="00E116B6"/>
    <w:rsid w:val="00E11EB8"/>
    <w:rsid w:val="00E12A5A"/>
    <w:rsid w:val="00E136AE"/>
    <w:rsid w:val="00E137C2"/>
    <w:rsid w:val="00E139D0"/>
    <w:rsid w:val="00E14273"/>
    <w:rsid w:val="00E14392"/>
    <w:rsid w:val="00E143F1"/>
    <w:rsid w:val="00E145E0"/>
    <w:rsid w:val="00E14738"/>
    <w:rsid w:val="00E14913"/>
    <w:rsid w:val="00E150B1"/>
    <w:rsid w:val="00E15352"/>
    <w:rsid w:val="00E15363"/>
    <w:rsid w:val="00E154A1"/>
    <w:rsid w:val="00E164E8"/>
    <w:rsid w:val="00E1654E"/>
    <w:rsid w:val="00E167D4"/>
    <w:rsid w:val="00E175FF"/>
    <w:rsid w:val="00E176E9"/>
    <w:rsid w:val="00E17C3F"/>
    <w:rsid w:val="00E17CFB"/>
    <w:rsid w:val="00E17D05"/>
    <w:rsid w:val="00E204EB"/>
    <w:rsid w:val="00E20661"/>
    <w:rsid w:val="00E20862"/>
    <w:rsid w:val="00E20AD1"/>
    <w:rsid w:val="00E2138D"/>
    <w:rsid w:val="00E214FB"/>
    <w:rsid w:val="00E216A5"/>
    <w:rsid w:val="00E224C9"/>
    <w:rsid w:val="00E228B3"/>
    <w:rsid w:val="00E229D4"/>
    <w:rsid w:val="00E229F7"/>
    <w:rsid w:val="00E22A10"/>
    <w:rsid w:val="00E22EE3"/>
    <w:rsid w:val="00E23224"/>
    <w:rsid w:val="00E23851"/>
    <w:rsid w:val="00E23ACC"/>
    <w:rsid w:val="00E23ADB"/>
    <w:rsid w:val="00E24438"/>
    <w:rsid w:val="00E249A9"/>
    <w:rsid w:val="00E24E88"/>
    <w:rsid w:val="00E250DB"/>
    <w:rsid w:val="00E25EFF"/>
    <w:rsid w:val="00E25F49"/>
    <w:rsid w:val="00E2617B"/>
    <w:rsid w:val="00E2690E"/>
    <w:rsid w:val="00E272FE"/>
    <w:rsid w:val="00E276BF"/>
    <w:rsid w:val="00E30517"/>
    <w:rsid w:val="00E3068E"/>
    <w:rsid w:val="00E3070A"/>
    <w:rsid w:val="00E30A72"/>
    <w:rsid w:val="00E30B04"/>
    <w:rsid w:val="00E31506"/>
    <w:rsid w:val="00E31F18"/>
    <w:rsid w:val="00E32E0E"/>
    <w:rsid w:val="00E3363D"/>
    <w:rsid w:val="00E33802"/>
    <w:rsid w:val="00E33814"/>
    <w:rsid w:val="00E339C6"/>
    <w:rsid w:val="00E33E4D"/>
    <w:rsid w:val="00E33FC9"/>
    <w:rsid w:val="00E34244"/>
    <w:rsid w:val="00E34F08"/>
    <w:rsid w:val="00E35328"/>
    <w:rsid w:val="00E35A11"/>
    <w:rsid w:val="00E35F47"/>
    <w:rsid w:val="00E36F41"/>
    <w:rsid w:val="00E37331"/>
    <w:rsid w:val="00E377BF"/>
    <w:rsid w:val="00E37C25"/>
    <w:rsid w:val="00E40362"/>
    <w:rsid w:val="00E41839"/>
    <w:rsid w:val="00E41CD3"/>
    <w:rsid w:val="00E432AE"/>
    <w:rsid w:val="00E4356E"/>
    <w:rsid w:val="00E43E85"/>
    <w:rsid w:val="00E43F1E"/>
    <w:rsid w:val="00E44878"/>
    <w:rsid w:val="00E452D0"/>
    <w:rsid w:val="00E452F7"/>
    <w:rsid w:val="00E45A9D"/>
    <w:rsid w:val="00E460A1"/>
    <w:rsid w:val="00E463A9"/>
    <w:rsid w:val="00E46CC9"/>
    <w:rsid w:val="00E47D5F"/>
    <w:rsid w:val="00E47D96"/>
    <w:rsid w:val="00E515A3"/>
    <w:rsid w:val="00E51E23"/>
    <w:rsid w:val="00E52013"/>
    <w:rsid w:val="00E52F76"/>
    <w:rsid w:val="00E53023"/>
    <w:rsid w:val="00E5315C"/>
    <w:rsid w:val="00E538E0"/>
    <w:rsid w:val="00E53AE1"/>
    <w:rsid w:val="00E54BED"/>
    <w:rsid w:val="00E54D33"/>
    <w:rsid w:val="00E55A85"/>
    <w:rsid w:val="00E561B2"/>
    <w:rsid w:val="00E5711F"/>
    <w:rsid w:val="00E6000E"/>
    <w:rsid w:val="00E602C9"/>
    <w:rsid w:val="00E605F1"/>
    <w:rsid w:val="00E608B7"/>
    <w:rsid w:val="00E60F80"/>
    <w:rsid w:val="00E61DAC"/>
    <w:rsid w:val="00E62AF2"/>
    <w:rsid w:val="00E62F9B"/>
    <w:rsid w:val="00E630F7"/>
    <w:rsid w:val="00E63369"/>
    <w:rsid w:val="00E63674"/>
    <w:rsid w:val="00E63AB8"/>
    <w:rsid w:val="00E63EAF"/>
    <w:rsid w:val="00E6420D"/>
    <w:rsid w:val="00E64763"/>
    <w:rsid w:val="00E64C4E"/>
    <w:rsid w:val="00E6565B"/>
    <w:rsid w:val="00E65E6B"/>
    <w:rsid w:val="00E6640D"/>
    <w:rsid w:val="00E664A2"/>
    <w:rsid w:val="00E666D5"/>
    <w:rsid w:val="00E6682F"/>
    <w:rsid w:val="00E67201"/>
    <w:rsid w:val="00E676B4"/>
    <w:rsid w:val="00E703C5"/>
    <w:rsid w:val="00E705E5"/>
    <w:rsid w:val="00E70B0C"/>
    <w:rsid w:val="00E71735"/>
    <w:rsid w:val="00E71DF1"/>
    <w:rsid w:val="00E7216D"/>
    <w:rsid w:val="00E723D3"/>
    <w:rsid w:val="00E7242A"/>
    <w:rsid w:val="00E72ABE"/>
    <w:rsid w:val="00E72BCC"/>
    <w:rsid w:val="00E73938"/>
    <w:rsid w:val="00E73E01"/>
    <w:rsid w:val="00E74B5A"/>
    <w:rsid w:val="00E74F2A"/>
    <w:rsid w:val="00E7524F"/>
    <w:rsid w:val="00E7556D"/>
    <w:rsid w:val="00E756FB"/>
    <w:rsid w:val="00E76141"/>
    <w:rsid w:val="00E76270"/>
    <w:rsid w:val="00E76CAC"/>
    <w:rsid w:val="00E77040"/>
    <w:rsid w:val="00E77721"/>
    <w:rsid w:val="00E8016D"/>
    <w:rsid w:val="00E80758"/>
    <w:rsid w:val="00E810EC"/>
    <w:rsid w:val="00E826C8"/>
    <w:rsid w:val="00E82D44"/>
    <w:rsid w:val="00E83280"/>
    <w:rsid w:val="00E832C9"/>
    <w:rsid w:val="00E83469"/>
    <w:rsid w:val="00E83E6E"/>
    <w:rsid w:val="00E85188"/>
    <w:rsid w:val="00E85483"/>
    <w:rsid w:val="00E85DD4"/>
    <w:rsid w:val="00E86057"/>
    <w:rsid w:val="00E861F7"/>
    <w:rsid w:val="00E86647"/>
    <w:rsid w:val="00E8705B"/>
    <w:rsid w:val="00E874F5"/>
    <w:rsid w:val="00E879F0"/>
    <w:rsid w:val="00E87AE6"/>
    <w:rsid w:val="00E915E1"/>
    <w:rsid w:val="00E916A9"/>
    <w:rsid w:val="00E919F0"/>
    <w:rsid w:val="00E91BF2"/>
    <w:rsid w:val="00E91DDE"/>
    <w:rsid w:val="00E91E61"/>
    <w:rsid w:val="00E920B8"/>
    <w:rsid w:val="00E924C7"/>
    <w:rsid w:val="00E92F0A"/>
    <w:rsid w:val="00E93168"/>
    <w:rsid w:val="00E9346A"/>
    <w:rsid w:val="00E93A7A"/>
    <w:rsid w:val="00E93B3D"/>
    <w:rsid w:val="00E93D80"/>
    <w:rsid w:val="00E94307"/>
    <w:rsid w:val="00E94762"/>
    <w:rsid w:val="00E94C4D"/>
    <w:rsid w:val="00E95242"/>
    <w:rsid w:val="00E953A3"/>
    <w:rsid w:val="00E953E5"/>
    <w:rsid w:val="00E95754"/>
    <w:rsid w:val="00E958B0"/>
    <w:rsid w:val="00E9627E"/>
    <w:rsid w:val="00E96C84"/>
    <w:rsid w:val="00E96FBC"/>
    <w:rsid w:val="00E9738B"/>
    <w:rsid w:val="00E97507"/>
    <w:rsid w:val="00EA0281"/>
    <w:rsid w:val="00EA058A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5029"/>
    <w:rsid w:val="00EA5335"/>
    <w:rsid w:val="00EA54B9"/>
    <w:rsid w:val="00EA5E5E"/>
    <w:rsid w:val="00EA720F"/>
    <w:rsid w:val="00EA770C"/>
    <w:rsid w:val="00EA7808"/>
    <w:rsid w:val="00EA7947"/>
    <w:rsid w:val="00EA7CBB"/>
    <w:rsid w:val="00EA7CE6"/>
    <w:rsid w:val="00EA7E15"/>
    <w:rsid w:val="00EA7E9E"/>
    <w:rsid w:val="00EA7EF5"/>
    <w:rsid w:val="00EA7F1F"/>
    <w:rsid w:val="00EB05DC"/>
    <w:rsid w:val="00EB0E3D"/>
    <w:rsid w:val="00EB1705"/>
    <w:rsid w:val="00EB1825"/>
    <w:rsid w:val="00EB19BB"/>
    <w:rsid w:val="00EB227C"/>
    <w:rsid w:val="00EB2435"/>
    <w:rsid w:val="00EB269A"/>
    <w:rsid w:val="00EB2B34"/>
    <w:rsid w:val="00EB3495"/>
    <w:rsid w:val="00EB3953"/>
    <w:rsid w:val="00EB3CE0"/>
    <w:rsid w:val="00EB3DB0"/>
    <w:rsid w:val="00EB410B"/>
    <w:rsid w:val="00EB42C8"/>
    <w:rsid w:val="00EB4BEF"/>
    <w:rsid w:val="00EB5012"/>
    <w:rsid w:val="00EB534C"/>
    <w:rsid w:val="00EB55D2"/>
    <w:rsid w:val="00EB6C53"/>
    <w:rsid w:val="00EB6FB1"/>
    <w:rsid w:val="00EB7832"/>
    <w:rsid w:val="00EB7B45"/>
    <w:rsid w:val="00EB7C50"/>
    <w:rsid w:val="00EB7E4D"/>
    <w:rsid w:val="00EB7FE8"/>
    <w:rsid w:val="00EC183D"/>
    <w:rsid w:val="00EC1D83"/>
    <w:rsid w:val="00EC1D9E"/>
    <w:rsid w:val="00EC2E21"/>
    <w:rsid w:val="00EC36DD"/>
    <w:rsid w:val="00EC3BBD"/>
    <w:rsid w:val="00EC4D77"/>
    <w:rsid w:val="00EC4D7B"/>
    <w:rsid w:val="00EC4E2E"/>
    <w:rsid w:val="00EC532A"/>
    <w:rsid w:val="00EC555C"/>
    <w:rsid w:val="00EC5E58"/>
    <w:rsid w:val="00EC6337"/>
    <w:rsid w:val="00EC6639"/>
    <w:rsid w:val="00EC6CE7"/>
    <w:rsid w:val="00EC6D68"/>
    <w:rsid w:val="00EC7183"/>
    <w:rsid w:val="00EC71AB"/>
    <w:rsid w:val="00ED018E"/>
    <w:rsid w:val="00ED0DE8"/>
    <w:rsid w:val="00ED0EB9"/>
    <w:rsid w:val="00ED127D"/>
    <w:rsid w:val="00ED1A39"/>
    <w:rsid w:val="00ED2F0E"/>
    <w:rsid w:val="00ED2FF1"/>
    <w:rsid w:val="00ED3207"/>
    <w:rsid w:val="00ED32E7"/>
    <w:rsid w:val="00ED3534"/>
    <w:rsid w:val="00ED38D7"/>
    <w:rsid w:val="00ED3B1A"/>
    <w:rsid w:val="00ED3B7D"/>
    <w:rsid w:val="00ED50F1"/>
    <w:rsid w:val="00ED5122"/>
    <w:rsid w:val="00ED54F7"/>
    <w:rsid w:val="00ED55DE"/>
    <w:rsid w:val="00ED58F2"/>
    <w:rsid w:val="00ED69DE"/>
    <w:rsid w:val="00ED777E"/>
    <w:rsid w:val="00EE08BC"/>
    <w:rsid w:val="00EE09EA"/>
    <w:rsid w:val="00EE0A49"/>
    <w:rsid w:val="00EE0D5C"/>
    <w:rsid w:val="00EE15CA"/>
    <w:rsid w:val="00EE18BB"/>
    <w:rsid w:val="00EE1CDA"/>
    <w:rsid w:val="00EE24B7"/>
    <w:rsid w:val="00EE2AAB"/>
    <w:rsid w:val="00EE3203"/>
    <w:rsid w:val="00EE33A6"/>
    <w:rsid w:val="00EE3A86"/>
    <w:rsid w:val="00EE3DCB"/>
    <w:rsid w:val="00EE4775"/>
    <w:rsid w:val="00EE4C16"/>
    <w:rsid w:val="00EE5112"/>
    <w:rsid w:val="00EE51A4"/>
    <w:rsid w:val="00EE540A"/>
    <w:rsid w:val="00EE55EA"/>
    <w:rsid w:val="00EE62B4"/>
    <w:rsid w:val="00EE636D"/>
    <w:rsid w:val="00EE66B1"/>
    <w:rsid w:val="00EE7202"/>
    <w:rsid w:val="00EE79CD"/>
    <w:rsid w:val="00EE7D91"/>
    <w:rsid w:val="00EE7ECE"/>
    <w:rsid w:val="00EF082A"/>
    <w:rsid w:val="00EF0E50"/>
    <w:rsid w:val="00EF20FD"/>
    <w:rsid w:val="00EF252E"/>
    <w:rsid w:val="00EF2786"/>
    <w:rsid w:val="00EF27B7"/>
    <w:rsid w:val="00EF2861"/>
    <w:rsid w:val="00EF2B69"/>
    <w:rsid w:val="00EF3A28"/>
    <w:rsid w:val="00EF3A3D"/>
    <w:rsid w:val="00EF3A4A"/>
    <w:rsid w:val="00EF3D43"/>
    <w:rsid w:val="00EF493B"/>
    <w:rsid w:val="00EF4F32"/>
    <w:rsid w:val="00EF5326"/>
    <w:rsid w:val="00EF5861"/>
    <w:rsid w:val="00EF5E78"/>
    <w:rsid w:val="00EF5E8C"/>
    <w:rsid w:val="00EF6EF5"/>
    <w:rsid w:val="00EF7878"/>
    <w:rsid w:val="00F000F0"/>
    <w:rsid w:val="00F00101"/>
    <w:rsid w:val="00F00180"/>
    <w:rsid w:val="00F006E4"/>
    <w:rsid w:val="00F00923"/>
    <w:rsid w:val="00F009AD"/>
    <w:rsid w:val="00F00C9D"/>
    <w:rsid w:val="00F01334"/>
    <w:rsid w:val="00F018E2"/>
    <w:rsid w:val="00F0197D"/>
    <w:rsid w:val="00F01A58"/>
    <w:rsid w:val="00F023A1"/>
    <w:rsid w:val="00F02646"/>
    <w:rsid w:val="00F026AE"/>
    <w:rsid w:val="00F027FF"/>
    <w:rsid w:val="00F0301D"/>
    <w:rsid w:val="00F032DF"/>
    <w:rsid w:val="00F03691"/>
    <w:rsid w:val="00F0388F"/>
    <w:rsid w:val="00F03891"/>
    <w:rsid w:val="00F04D51"/>
    <w:rsid w:val="00F04F57"/>
    <w:rsid w:val="00F05EED"/>
    <w:rsid w:val="00F06F02"/>
    <w:rsid w:val="00F078D9"/>
    <w:rsid w:val="00F07D2D"/>
    <w:rsid w:val="00F10437"/>
    <w:rsid w:val="00F10465"/>
    <w:rsid w:val="00F10864"/>
    <w:rsid w:val="00F109FC"/>
    <w:rsid w:val="00F1165E"/>
    <w:rsid w:val="00F11687"/>
    <w:rsid w:val="00F1169A"/>
    <w:rsid w:val="00F11CF5"/>
    <w:rsid w:val="00F12B3D"/>
    <w:rsid w:val="00F12B65"/>
    <w:rsid w:val="00F1403E"/>
    <w:rsid w:val="00F1415B"/>
    <w:rsid w:val="00F14817"/>
    <w:rsid w:val="00F15353"/>
    <w:rsid w:val="00F15ADB"/>
    <w:rsid w:val="00F16BB1"/>
    <w:rsid w:val="00F177A2"/>
    <w:rsid w:val="00F1781C"/>
    <w:rsid w:val="00F17A8F"/>
    <w:rsid w:val="00F20046"/>
    <w:rsid w:val="00F206FE"/>
    <w:rsid w:val="00F209F7"/>
    <w:rsid w:val="00F20F5B"/>
    <w:rsid w:val="00F21048"/>
    <w:rsid w:val="00F210AB"/>
    <w:rsid w:val="00F21857"/>
    <w:rsid w:val="00F218EF"/>
    <w:rsid w:val="00F222E7"/>
    <w:rsid w:val="00F22444"/>
    <w:rsid w:val="00F2275C"/>
    <w:rsid w:val="00F22C96"/>
    <w:rsid w:val="00F230A1"/>
    <w:rsid w:val="00F2357F"/>
    <w:rsid w:val="00F23705"/>
    <w:rsid w:val="00F23AF7"/>
    <w:rsid w:val="00F23BD0"/>
    <w:rsid w:val="00F23FCA"/>
    <w:rsid w:val="00F2421F"/>
    <w:rsid w:val="00F2456B"/>
    <w:rsid w:val="00F24A57"/>
    <w:rsid w:val="00F24F4D"/>
    <w:rsid w:val="00F24FA0"/>
    <w:rsid w:val="00F25157"/>
    <w:rsid w:val="00F25CC7"/>
    <w:rsid w:val="00F25EB4"/>
    <w:rsid w:val="00F2617C"/>
    <w:rsid w:val="00F2643A"/>
    <w:rsid w:val="00F264E9"/>
    <w:rsid w:val="00F26886"/>
    <w:rsid w:val="00F2699C"/>
    <w:rsid w:val="00F275FD"/>
    <w:rsid w:val="00F27E0C"/>
    <w:rsid w:val="00F3002F"/>
    <w:rsid w:val="00F30353"/>
    <w:rsid w:val="00F308C0"/>
    <w:rsid w:val="00F30C85"/>
    <w:rsid w:val="00F318E7"/>
    <w:rsid w:val="00F31937"/>
    <w:rsid w:val="00F31F17"/>
    <w:rsid w:val="00F3236F"/>
    <w:rsid w:val="00F32374"/>
    <w:rsid w:val="00F32F0E"/>
    <w:rsid w:val="00F32F3E"/>
    <w:rsid w:val="00F33110"/>
    <w:rsid w:val="00F3383E"/>
    <w:rsid w:val="00F33E81"/>
    <w:rsid w:val="00F3426E"/>
    <w:rsid w:val="00F34286"/>
    <w:rsid w:val="00F342E5"/>
    <w:rsid w:val="00F346BC"/>
    <w:rsid w:val="00F35002"/>
    <w:rsid w:val="00F3521B"/>
    <w:rsid w:val="00F35561"/>
    <w:rsid w:val="00F35578"/>
    <w:rsid w:val="00F35865"/>
    <w:rsid w:val="00F35E92"/>
    <w:rsid w:val="00F377A2"/>
    <w:rsid w:val="00F37922"/>
    <w:rsid w:val="00F37AEF"/>
    <w:rsid w:val="00F37BDD"/>
    <w:rsid w:val="00F4100D"/>
    <w:rsid w:val="00F419FD"/>
    <w:rsid w:val="00F42910"/>
    <w:rsid w:val="00F42C2B"/>
    <w:rsid w:val="00F44833"/>
    <w:rsid w:val="00F4500D"/>
    <w:rsid w:val="00F45709"/>
    <w:rsid w:val="00F45A0F"/>
    <w:rsid w:val="00F4612F"/>
    <w:rsid w:val="00F467B0"/>
    <w:rsid w:val="00F46BA9"/>
    <w:rsid w:val="00F46E40"/>
    <w:rsid w:val="00F46F8B"/>
    <w:rsid w:val="00F47132"/>
    <w:rsid w:val="00F474FF"/>
    <w:rsid w:val="00F47728"/>
    <w:rsid w:val="00F47AFE"/>
    <w:rsid w:val="00F47CBA"/>
    <w:rsid w:val="00F50020"/>
    <w:rsid w:val="00F50671"/>
    <w:rsid w:val="00F50849"/>
    <w:rsid w:val="00F509CC"/>
    <w:rsid w:val="00F50B82"/>
    <w:rsid w:val="00F50D4E"/>
    <w:rsid w:val="00F513BA"/>
    <w:rsid w:val="00F51447"/>
    <w:rsid w:val="00F514EF"/>
    <w:rsid w:val="00F516F4"/>
    <w:rsid w:val="00F51EBB"/>
    <w:rsid w:val="00F52756"/>
    <w:rsid w:val="00F52A47"/>
    <w:rsid w:val="00F52A4B"/>
    <w:rsid w:val="00F52C6C"/>
    <w:rsid w:val="00F52FA8"/>
    <w:rsid w:val="00F538CD"/>
    <w:rsid w:val="00F53B56"/>
    <w:rsid w:val="00F53FC1"/>
    <w:rsid w:val="00F54192"/>
    <w:rsid w:val="00F542D8"/>
    <w:rsid w:val="00F54314"/>
    <w:rsid w:val="00F548C8"/>
    <w:rsid w:val="00F54CFB"/>
    <w:rsid w:val="00F55AC5"/>
    <w:rsid w:val="00F564E6"/>
    <w:rsid w:val="00F5765A"/>
    <w:rsid w:val="00F576B5"/>
    <w:rsid w:val="00F57C72"/>
    <w:rsid w:val="00F6021A"/>
    <w:rsid w:val="00F61158"/>
    <w:rsid w:val="00F61564"/>
    <w:rsid w:val="00F61795"/>
    <w:rsid w:val="00F617B6"/>
    <w:rsid w:val="00F61FDE"/>
    <w:rsid w:val="00F62377"/>
    <w:rsid w:val="00F62DE4"/>
    <w:rsid w:val="00F62EC2"/>
    <w:rsid w:val="00F63289"/>
    <w:rsid w:val="00F6433C"/>
    <w:rsid w:val="00F647D4"/>
    <w:rsid w:val="00F64966"/>
    <w:rsid w:val="00F65091"/>
    <w:rsid w:val="00F65961"/>
    <w:rsid w:val="00F660B8"/>
    <w:rsid w:val="00F669E3"/>
    <w:rsid w:val="00F671AB"/>
    <w:rsid w:val="00F67389"/>
    <w:rsid w:val="00F676D9"/>
    <w:rsid w:val="00F67A85"/>
    <w:rsid w:val="00F67FDE"/>
    <w:rsid w:val="00F71026"/>
    <w:rsid w:val="00F71042"/>
    <w:rsid w:val="00F710A0"/>
    <w:rsid w:val="00F713DA"/>
    <w:rsid w:val="00F71976"/>
    <w:rsid w:val="00F719A2"/>
    <w:rsid w:val="00F71B44"/>
    <w:rsid w:val="00F71D2E"/>
    <w:rsid w:val="00F71F79"/>
    <w:rsid w:val="00F721A1"/>
    <w:rsid w:val="00F724E3"/>
    <w:rsid w:val="00F727AA"/>
    <w:rsid w:val="00F72C94"/>
    <w:rsid w:val="00F7343E"/>
    <w:rsid w:val="00F73F43"/>
    <w:rsid w:val="00F741D3"/>
    <w:rsid w:val="00F744D7"/>
    <w:rsid w:val="00F74664"/>
    <w:rsid w:val="00F74791"/>
    <w:rsid w:val="00F7490C"/>
    <w:rsid w:val="00F74A7A"/>
    <w:rsid w:val="00F763DF"/>
    <w:rsid w:val="00F7792A"/>
    <w:rsid w:val="00F77B39"/>
    <w:rsid w:val="00F77C47"/>
    <w:rsid w:val="00F77CFA"/>
    <w:rsid w:val="00F77DC8"/>
    <w:rsid w:val="00F80C53"/>
    <w:rsid w:val="00F80D8F"/>
    <w:rsid w:val="00F81311"/>
    <w:rsid w:val="00F81625"/>
    <w:rsid w:val="00F8186F"/>
    <w:rsid w:val="00F81B35"/>
    <w:rsid w:val="00F81E0E"/>
    <w:rsid w:val="00F81F25"/>
    <w:rsid w:val="00F8296B"/>
    <w:rsid w:val="00F82F3D"/>
    <w:rsid w:val="00F83301"/>
    <w:rsid w:val="00F837DD"/>
    <w:rsid w:val="00F849D7"/>
    <w:rsid w:val="00F84A2F"/>
    <w:rsid w:val="00F84AD6"/>
    <w:rsid w:val="00F84BAB"/>
    <w:rsid w:val="00F850EB"/>
    <w:rsid w:val="00F855C6"/>
    <w:rsid w:val="00F855CB"/>
    <w:rsid w:val="00F85744"/>
    <w:rsid w:val="00F863EB"/>
    <w:rsid w:val="00F86B20"/>
    <w:rsid w:val="00F86B9A"/>
    <w:rsid w:val="00F86C43"/>
    <w:rsid w:val="00F8718E"/>
    <w:rsid w:val="00F87201"/>
    <w:rsid w:val="00F87305"/>
    <w:rsid w:val="00F87317"/>
    <w:rsid w:val="00F879C6"/>
    <w:rsid w:val="00F87D07"/>
    <w:rsid w:val="00F90391"/>
    <w:rsid w:val="00F9046C"/>
    <w:rsid w:val="00F90C86"/>
    <w:rsid w:val="00F90CCA"/>
    <w:rsid w:val="00F90FD6"/>
    <w:rsid w:val="00F910E4"/>
    <w:rsid w:val="00F912BB"/>
    <w:rsid w:val="00F9143A"/>
    <w:rsid w:val="00F915AB"/>
    <w:rsid w:val="00F9174D"/>
    <w:rsid w:val="00F91906"/>
    <w:rsid w:val="00F91CA2"/>
    <w:rsid w:val="00F91DAC"/>
    <w:rsid w:val="00F92174"/>
    <w:rsid w:val="00F923DB"/>
    <w:rsid w:val="00F92725"/>
    <w:rsid w:val="00F92D9C"/>
    <w:rsid w:val="00F931A3"/>
    <w:rsid w:val="00F931E0"/>
    <w:rsid w:val="00F93A3D"/>
    <w:rsid w:val="00F94003"/>
    <w:rsid w:val="00F94737"/>
    <w:rsid w:val="00F9487E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2F5"/>
    <w:rsid w:val="00FA0509"/>
    <w:rsid w:val="00FA0E7C"/>
    <w:rsid w:val="00FA0F0F"/>
    <w:rsid w:val="00FA1CBF"/>
    <w:rsid w:val="00FA1D8F"/>
    <w:rsid w:val="00FA2002"/>
    <w:rsid w:val="00FA2526"/>
    <w:rsid w:val="00FA2AB0"/>
    <w:rsid w:val="00FA35FC"/>
    <w:rsid w:val="00FA363D"/>
    <w:rsid w:val="00FA3C84"/>
    <w:rsid w:val="00FA4EDE"/>
    <w:rsid w:val="00FA50E8"/>
    <w:rsid w:val="00FA526F"/>
    <w:rsid w:val="00FA53C1"/>
    <w:rsid w:val="00FA5527"/>
    <w:rsid w:val="00FA5871"/>
    <w:rsid w:val="00FA589E"/>
    <w:rsid w:val="00FA5EDA"/>
    <w:rsid w:val="00FA6048"/>
    <w:rsid w:val="00FA6225"/>
    <w:rsid w:val="00FA656D"/>
    <w:rsid w:val="00FA6686"/>
    <w:rsid w:val="00FA6A8C"/>
    <w:rsid w:val="00FA7329"/>
    <w:rsid w:val="00FA7A20"/>
    <w:rsid w:val="00FA7A77"/>
    <w:rsid w:val="00FA7AA6"/>
    <w:rsid w:val="00FA7C04"/>
    <w:rsid w:val="00FB0443"/>
    <w:rsid w:val="00FB14BA"/>
    <w:rsid w:val="00FB15D5"/>
    <w:rsid w:val="00FB18E8"/>
    <w:rsid w:val="00FB19D8"/>
    <w:rsid w:val="00FB22E5"/>
    <w:rsid w:val="00FB269D"/>
    <w:rsid w:val="00FB2864"/>
    <w:rsid w:val="00FB2F94"/>
    <w:rsid w:val="00FB2FD8"/>
    <w:rsid w:val="00FB3525"/>
    <w:rsid w:val="00FB3CD6"/>
    <w:rsid w:val="00FB4065"/>
    <w:rsid w:val="00FB4760"/>
    <w:rsid w:val="00FB47B5"/>
    <w:rsid w:val="00FB52FD"/>
    <w:rsid w:val="00FB57A7"/>
    <w:rsid w:val="00FB5A6F"/>
    <w:rsid w:val="00FB5C52"/>
    <w:rsid w:val="00FB72CB"/>
    <w:rsid w:val="00FB77BB"/>
    <w:rsid w:val="00FB7AF4"/>
    <w:rsid w:val="00FB7C90"/>
    <w:rsid w:val="00FC047B"/>
    <w:rsid w:val="00FC073A"/>
    <w:rsid w:val="00FC0AB4"/>
    <w:rsid w:val="00FC0B9B"/>
    <w:rsid w:val="00FC0E12"/>
    <w:rsid w:val="00FC0E60"/>
    <w:rsid w:val="00FC117F"/>
    <w:rsid w:val="00FC1859"/>
    <w:rsid w:val="00FC22FE"/>
    <w:rsid w:val="00FC23FA"/>
    <w:rsid w:val="00FC2742"/>
    <w:rsid w:val="00FC2F9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A9C"/>
    <w:rsid w:val="00FC6B41"/>
    <w:rsid w:val="00FC7CCB"/>
    <w:rsid w:val="00FC7D50"/>
    <w:rsid w:val="00FC7F93"/>
    <w:rsid w:val="00FD10D2"/>
    <w:rsid w:val="00FD110F"/>
    <w:rsid w:val="00FD2804"/>
    <w:rsid w:val="00FD282A"/>
    <w:rsid w:val="00FD2A71"/>
    <w:rsid w:val="00FD2CDE"/>
    <w:rsid w:val="00FD3905"/>
    <w:rsid w:val="00FD42A4"/>
    <w:rsid w:val="00FD4BAB"/>
    <w:rsid w:val="00FD4CC0"/>
    <w:rsid w:val="00FD5E54"/>
    <w:rsid w:val="00FD6318"/>
    <w:rsid w:val="00FD6A3D"/>
    <w:rsid w:val="00FD6F73"/>
    <w:rsid w:val="00FD6F9D"/>
    <w:rsid w:val="00FD72D9"/>
    <w:rsid w:val="00FD73AE"/>
    <w:rsid w:val="00FD7562"/>
    <w:rsid w:val="00FD7A14"/>
    <w:rsid w:val="00FE0657"/>
    <w:rsid w:val="00FE0869"/>
    <w:rsid w:val="00FE22FE"/>
    <w:rsid w:val="00FE231E"/>
    <w:rsid w:val="00FE26A7"/>
    <w:rsid w:val="00FE2893"/>
    <w:rsid w:val="00FE2B7B"/>
    <w:rsid w:val="00FE3100"/>
    <w:rsid w:val="00FE36F9"/>
    <w:rsid w:val="00FE3768"/>
    <w:rsid w:val="00FE39F4"/>
    <w:rsid w:val="00FE3AE9"/>
    <w:rsid w:val="00FE5172"/>
    <w:rsid w:val="00FE5977"/>
    <w:rsid w:val="00FE6DEC"/>
    <w:rsid w:val="00FE74E2"/>
    <w:rsid w:val="00FE74FC"/>
    <w:rsid w:val="00FE761D"/>
    <w:rsid w:val="00FE76FA"/>
    <w:rsid w:val="00FF01C5"/>
    <w:rsid w:val="00FF0224"/>
    <w:rsid w:val="00FF07F8"/>
    <w:rsid w:val="00FF0BBB"/>
    <w:rsid w:val="00FF1455"/>
    <w:rsid w:val="00FF1716"/>
    <w:rsid w:val="00FF1ED9"/>
    <w:rsid w:val="00FF27D9"/>
    <w:rsid w:val="00FF2A88"/>
    <w:rsid w:val="00FF2BAA"/>
    <w:rsid w:val="00FF2EF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2F0"/>
    <w:rsid w:val="00FF6CF6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63872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A63872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A6387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274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locked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84F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6626"/>
    <w:rPr>
      <w:rFonts w:ascii="Cambria" w:eastAsia="SimSun" w:hAnsi="Cambria" w:cs="Times New Roman"/>
      <w:b/>
      <w:bCs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6626"/>
    <w:rPr>
      <w:rFonts w:ascii="Times New Roman" w:hAnsi="Times New Roman"/>
      <w:b/>
      <w:bCs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6626"/>
    <w:rPr>
      <w:rFonts w:ascii="Cambria" w:eastAsia="SimSun" w:hAnsi="Cambria" w:cs="Times New Roman"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6626"/>
    <w:rPr>
      <w:rFonts w:ascii="Cambria" w:eastAsia="SimSun" w:hAnsi="Cambria" w:cs="Times New Roman"/>
      <w:kern w:val="0"/>
      <w:szCs w:val="21"/>
      <w:lang w:val="en-GB" w:eastAsia="en-US"/>
    </w:rPr>
  </w:style>
  <w:style w:type="paragraph" w:styleId="TOC8">
    <w:name w:val="toc 8"/>
    <w:basedOn w:val="TOC1"/>
    <w:uiPriority w:val="99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A63872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lang w:val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rsid w:val="00A63872"/>
    <w:pPr>
      <w:ind w:left="1701" w:hanging="1701"/>
    </w:pPr>
  </w:style>
  <w:style w:type="paragraph" w:styleId="TOC4">
    <w:name w:val="toc 4"/>
    <w:basedOn w:val="TOC3"/>
    <w:uiPriority w:val="99"/>
    <w:semiHidden/>
    <w:rsid w:val="00A63872"/>
    <w:pPr>
      <w:ind w:left="1418" w:hanging="1418"/>
    </w:pPr>
  </w:style>
  <w:style w:type="paragraph" w:styleId="TOC3">
    <w:name w:val="toc 3"/>
    <w:basedOn w:val="TOC2"/>
    <w:uiPriority w:val="99"/>
    <w:semiHidden/>
    <w:rsid w:val="00A63872"/>
    <w:pPr>
      <w:ind w:left="1134" w:hanging="1134"/>
    </w:pPr>
  </w:style>
  <w:style w:type="paragraph" w:styleId="TOC2">
    <w:name w:val="toc 2"/>
    <w:basedOn w:val="TOC1"/>
    <w:uiPriority w:val="99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A63872"/>
    <w:pPr>
      <w:ind w:left="284"/>
    </w:pPr>
  </w:style>
  <w:style w:type="paragraph" w:styleId="Index1">
    <w:name w:val="index 1"/>
    <w:basedOn w:val="Normal"/>
    <w:uiPriority w:val="99"/>
    <w:semiHidden/>
    <w:rsid w:val="00A63872"/>
    <w:pPr>
      <w:keepLines/>
      <w:spacing w:after="0"/>
    </w:pPr>
  </w:style>
  <w:style w:type="paragraph" w:customStyle="1" w:styleId="ZH">
    <w:name w:val="ZH"/>
    <w:uiPriority w:val="99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uiPriority w:val="99"/>
    <w:rsid w:val="00A63872"/>
    <w:pPr>
      <w:outlineLvl w:val="9"/>
    </w:pPr>
  </w:style>
  <w:style w:type="paragraph" w:styleId="ListNumber2">
    <w:name w:val="List Number 2"/>
    <w:basedOn w:val="ListNumber"/>
    <w:uiPriority w:val="99"/>
    <w:rsid w:val="00A63872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A63872"/>
    <w:pPr>
      <w:widowControl w:val="0"/>
      <w:spacing w:after="0"/>
    </w:pPr>
    <w:rPr>
      <w:rFonts w:ascii="Arial" w:hAnsi="Arial"/>
      <w:b/>
      <w:noProof/>
      <w:sz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4E6626"/>
    <w:rPr>
      <w:rFonts w:ascii="Times New Roman" w:hAnsi="Times New Roman"/>
      <w:kern w:val="0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A63872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638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6626"/>
    <w:rPr>
      <w:rFonts w:ascii="Times New Roman" w:hAnsi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uiPriority w:val="99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A63872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A63872"/>
    <w:pPr>
      <w:spacing w:after="0"/>
    </w:pPr>
  </w:style>
  <w:style w:type="paragraph" w:customStyle="1" w:styleId="LD">
    <w:name w:val="LD"/>
    <w:uiPriority w:val="99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uiPriority w:val="99"/>
    <w:rsid w:val="00A63872"/>
    <w:pPr>
      <w:spacing w:after="0"/>
    </w:pPr>
  </w:style>
  <w:style w:type="paragraph" w:customStyle="1" w:styleId="EW">
    <w:name w:val="EW"/>
    <w:basedOn w:val="EX"/>
    <w:uiPriority w:val="99"/>
    <w:rsid w:val="00A63872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A63872"/>
    <w:pPr>
      <w:ind w:left="2268" w:hanging="2268"/>
    </w:pPr>
  </w:style>
  <w:style w:type="paragraph" w:styleId="ListBullet2">
    <w:name w:val="List Bullet 2"/>
    <w:basedOn w:val="ListBullet"/>
    <w:uiPriority w:val="99"/>
    <w:rsid w:val="00A63872"/>
    <w:pPr>
      <w:ind w:left="851"/>
    </w:pPr>
  </w:style>
  <w:style w:type="paragraph" w:styleId="ListBullet3">
    <w:name w:val="List Bullet 3"/>
    <w:basedOn w:val="ListBullet2"/>
    <w:uiPriority w:val="99"/>
    <w:rsid w:val="00A63872"/>
    <w:pPr>
      <w:ind w:left="1135"/>
    </w:pPr>
  </w:style>
  <w:style w:type="paragraph" w:styleId="ListNumber">
    <w:name w:val="List Number"/>
    <w:basedOn w:val="List"/>
    <w:uiPriority w:val="99"/>
    <w:rsid w:val="00A63872"/>
  </w:style>
  <w:style w:type="paragraph" w:customStyle="1" w:styleId="EQ">
    <w:name w:val="EQ"/>
    <w:basedOn w:val="Normal"/>
    <w:next w:val="Normal"/>
    <w:uiPriority w:val="99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uiPriority w:val="99"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A63872"/>
    <w:pPr>
      <w:ind w:left="851" w:hanging="851"/>
    </w:pPr>
  </w:style>
  <w:style w:type="paragraph" w:customStyle="1" w:styleId="TAL">
    <w:name w:val="TAL"/>
    <w:basedOn w:val="Normal"/>
    <w:uiPriority w:val="99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uiPriority w:val="99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uiPriority w:val="99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uiPriority w:val="99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uiPriority w:val="99"/>
    <w:rsid w:val="00A63872"/>
    <w:pPr>
      <w:framePr w:wrap="notBeside" w:y="16161"/>
    </w:pPr>
  </w:style>
  <w:style w:type="character" w:customStyle="1" w:styleId="ZGSM">
    <w:name w:val="ZGSM"/>
    <w:uiPriority w:val="99"/>
    <w:rsid w:val="00A63872"/>
  </w:style>
  <w:style w:type="paragraph" w:styleId="List2">
    <w:name w:val="List 2"/>
    <w:basedOn w:val="List"/>
    <w:uiPriority w:val="99"/>
    <w:rsid w:val="00A63872"/>
    <w:pPr>
      <w:ind w:left="851"/>
    </w:pPr>
  </w:style>
  <w:style w:type="paragraph" w:customStyle="1" w:styleId="ZG">
    <w:name w:val="ZG"/>
    <w:uiPriority w:val="99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uiPriority w:val="99"/>
    <w:rsid w:val="00A63872"/>
    <w:pPr>
      <w:ind w:left="1135"/>
    </w:pPr>
  </w:style>
  <w:style w:type="paragraph" w:styleId="List4">
    <w:name w:val="List 4"/>
    <w:basedOn w:val="List3"/>
    <w:uiPriority w:val="99"/>
    <w:rsid w:val="00A63872"/>
    <w:pPr>
      <w:ind w:left="1418"/>
    </w:pPr>
  </w:style>
  <w:style w:type="paragraph" w:styleId="List5">
    <w:name w:val="List 5"/>
    <w:basedOn w:val="List4"/>
    <w:uiPriority w:val="99"/>
    <w:rsid w:val="00A63872"/>
    <w:pPr>
      <w:ind w:left="1702"/>
    </w:pPr>
  </w:style>
  <w:style w:type="paragraph" w:customStyle="1" w:styleId="EditorsNote">
    <w:name w:val="Editor's Note"/>
    <w:basedOn w:val="NO"/>
    <w:uiPriority w:val="99"/>
    <w:rsid w:val="00A63872"/>
    <w:rPr>
      <w:color w:val="FF0000"/>
    </w:rPr>
  </w:style>
  <w:style w:type="paragraph" w:styleId="List">
    <w:name w:val="List"/>
    <w:basedOn w:val="Normal"/>
    <w:uiPriority w:val="99"/>
    <w:rsid w:val="00A63872"/>
    <w:pPr>
      <w:ind w:left="568" w:hanging="284"/>
    </w:pPr>
  </w:style>
  <w:style w:type="paragraph" w:styleId="ListBullet">
    <w:name w:val="List Bullet"/>
    <w:basedOn w:val="List"/>
    <w:uiPriority w:val="99"/>
    <w:rsid w:val="00A63872"/>
  </w:style>
  <w:style w:type="paragraph" w:styleId="ListBullet4">
    <w:name w:val="List Bullet 4"/>
    <w:basedOn w:val="ListBullet3"/>
    <w:uiPriority w:val="99"/>
    <w:rsid w:val="00A63872"/>
    <w:pPr>
      <w:ind w:left="1418"/>
    </w:pPr>
  </w:style>
  <w:style w:type="paragraph" w:styleId="ListBullet5">
    <w:name w:val="List Bullet 5"/>
    <w:basedOn w:val="ListBullet4"/>
    <w:uiPriority w:val="99"/>
    <w:rsid w:val="00A63872"/>
    <w:pPr>
      <w:ind w:left="1702"/>
    </w:pPr>
  </w:style>
  <w:style w:type="paragraph" w:customStyle="1" w:styleId="B1">
    <w:name w:val="B1"/>
    <w:basedOn w:val="List"/>
    <w:link w:val="B1Char"/>
    <w:uiPriority w:val="99"/>
    <w:rsid w:val="00A63872"/>
  </w:style>
  <w:style w:type="paragraph" w:customStyle="1" w:styleId="B2">
    <w:name w:val="B2"/>
    <w:basedOn w:val="List2"/>
    <w:uiPriority w:val="99"/>
    <w:rsid w:val="00A63872"/>
  </w:style>
  <w:style w:type="paragraph" w:customStyle="1" w:styleId="B3">
    <w:name w:val="B3"/>
    <w:basedOn w:val="List3"/>
    <w:uiPriority w:val="99"/>
    <w:rsid w:val="00A63872"/>
  </w:style>
  <w:style w:type="paragraph" w:customStyle="1" w:styleId="B4">
    <w:name w:val="B4"/>
    <w:basedOn w:val="List4"/>
    <w:uiPriority w:val="99"/>
    <w:rsid w:val="00A63872"/>
  </w:style>
  <w:style w:type="paragraph" w:customStyle="1" w:styleId="B5">
    <w:name w:val="B5"/>
    <w:basedOn w:val="List5"/>
    <w:uiPriority w:val="99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E6626"/>
    <w:rPr>
      <w:rFonts w:ascii="Times New Roman" w:hAnsi="Times New Roman"/>
      <w:kern w:val="0"/>
      <w:sz w:val="18"/>
      <w:szCs w:val="18"/>
      <w:lang w:val="en-GB" w:eastAsia="en-US"/>
    </w:rPr>
  </w:style>
  <w:style w:type="paragraph" w:customStyle="1" w:styleId="ZTD">
    <w:name w:val="ZTD"/>
    <w:basedOn w:val="ZB"/>
    <w:uiPriority w:val="99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uiPriority w:val="99"/>
    <w:rsid w:val="00D2748E"/>
    <w:rPr>
      <w:rFonts w:ascii="Arial" w:hAnsi="Arial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sid w:val="00D2748E"/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E6626"/>
    <w:rPr>
      <w:rFonts w:ascii="Times New Roman" w:hAnsi="Times New Roman"/>
      <w:kern w:val="0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D2748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6626"/>
    <w:rPr>
      <w:rFonts w:ascii="Times New Roman" w:hAnsi="Times New Roman"/>
      <w:kern w:val="0"/>
      <w:sz w:val="0"/>
      <w:szCs w:val="0"/>
      <w:lang w:val="en-GB" w:eastAsia="en-US"/>
    </w:rPr>
  </w:style>
  <w:style w:type="paragraph" w:customStyle="1" w:styleId="Bulletedo1">
    <w:name w:val="Bulleted o 1"/>
    <w:basedOn w:val="Normal"/>
    <w:uiPriority w:val="99"/>
    <w:rsid w:val="00D2748E"/>
    <w:pPr>
      <w:numPr>
        <w:numId w:val="15"/>
      </w:numPr>
    </w:pPr>
  </w:style>
  <w:style w:type="paragraph" w:customStyle="1" w:styleId="text">
    <w:name w:val="text"/>
    <w:basedOn w:val="Normal"/>
    <w:uiPriority w:val="99"/>
    <w:rsid w:val="00D2748E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uiPriority w:val="99"/>
    <w:rsid w:val="00D2748E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uiPriority w:val="99"/>
    <w:rsid w:val="00D2748E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uiPriority w:val="99"/>
    <w:rsid w:val="00D2748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uiPriority w:val="99"/>
    <w:rsid w:val="00D2748E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D2748E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rsid w:val="00D2748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uiPriority w:val="99"/>
    <w:rsid w:val="00D2748E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semiHidden/>
    <w:rsid w:val="004E6626"/>
    <w:rPr>
      <w:rFonts w:ascii="Times New Roman" w:hAnsi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D2748E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6626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ody">
    <w:name w:val="body"/>
    <w:basedOn w:val="Normal"/>
    <w:uiPriority w:val="99"/>
    <w:rsid w:val="00D2748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9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05E3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A10B4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0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626"/>
    <w:rPr>
      <w:b/>
      <w:bCs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626"/>
    <w:rPr>
      <w:rFonts w:ascii="Times New Roman" w:hAnsi="Times New Roman"/>
      <w:kern w:val="0"/>
      <w:sz w:val="0"/>
      <w:szCs w:val="0"/>
      <w:lang w:val="en-GB" w:eastAsia="en-US"/>
    </w:rPr>
  </w:style>
  <w:style w:type="paragraph" w:customStyle="1" w:styleId="CRCoverPage">
    <w:name w:val="CR Cover Page"/>
    <w:uiPriority w:val="99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uiPriority w:val="99"/>
    <w:locked/>
    <w:rsid w:val="00184F51"/>
    <w:rPr>
      <w:rFonts w:ascii="Arial" w:hAnsi="Arial"/>
      <w:sz w:val="36"/>
      <w:lang w:val="en-GB" w:eastAsia="en-US"/>
    </w:rPr>
  </w:style>
  <w:style w:type="character" w:customStyle="1" w:styleId="CharChar3">
    <w:name w:val="Char Char3"/>
    <w:uiPriority w:val="99"/>
    <w:rsid w:val="00D07DCA"/>
    <w:rPr>
      <w:rFonts w:ascii="Arial" w:hAnsi="Arial"/>
      <w:sz w:val="36"/>
      <w:lang w:val="en-GB" w:eastAsia="en-US"/>
    </w:rPr>
  </w:style>
  <w:style w:type="character" w:customStyle="1" w:styleId="CharChar2">
    <w:name w:val="Char Char2"/>
    <w:uiPriority w:val="99"/>
    <w:rsid w:val="00D07DCA"/>
    <w:rPr>
      <w:rFonts w:ascii="Arial" w:hAnsi="Arial"/>
      <w:sz w:val="32"/>
      <w:lang w:val="en-GB" w:eastAsia="en-US"/>
    </w:rPr>
  </w:style>
  <w:style w:type="character" w:customStyle="1" w:styleId="CharChar1">
    <w:name w:val="Char Char1"/>
    <w:uiPriority w:val="99"/>
    <w:rsid w:val="00D07DCA"/>
    <w:rPr>
      <w:rFonts w:ascii="Arial" w:hAnsi="Arial"/>
      <w:sz w:val="28"/>
      <w:lang w:val="en-GB" w:eastAsia="en-US"/>
    </w:rPr>
  </w:style>
  <w:style w:type="character" w:customStyle="1" w:styleId="h4CharChar">
    <w:name w:val="h4 Char Char"/>
    <w:uiPriority w:val="99"/>
    <w:rsid w:val="00D07DCA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D07DCA"/>
    <w:rPr>
      <w:rFonts w:ascii="Arial" w:hAnsi="Arial"/>
      <w:sz w:val="22"/>
      <w:lang w:val="en-GB" w:eastAsia="en-US"/>
    </w:rPr>
  </w:style>
  <w:style w:type="paragraph" w:customStyle="1" w:styleId="ListParagraph1">
    <w:name w:val="List Paragraph1"/>
    <w:basedOn w:val="Normal"/>
    <w:uiPriority w:val="99"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D609E"/>
    <w:rPr>
      <w:rFonts w:ascii="Cambria" w:hAnsi="Cambria"/>
      <w:sz w:val="24"/>
      <w:lang w:val="en-GB"/>
    </w:rPr>
  </w:style>
  <w:style w:type="paragraph" w:customStyle="1" w:styleId="Revision1">
    <w:name w:val="Revision1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2A2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atement">
    <w:name w:val="Statement"/>
    <w:basedOn w:val="Normal"/>
    <w:uiPriority w:val="99"/>
    <w:rsid w:val="00BB2706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NOChar">
    <w:name w:val="NO Char"/>
    <w:basedOn w:val="DefaultParagraphFont"/>
    <w:link w:val="NO"/>
    <w:uiPriority w:val="99"/>
    <w:locked/>
    <w:rsid w:val="00C46C38"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basedOn w:val="DefaultParagraphFont"/>
    <w:link w:val="B1"/>
    <w:uiPriority w:val="99"/>
    <w:locked/>
    <w:rsid w:val="00C46C38"/>
    <w:rPr>
      <w:rFonts w:ascii="Times New Roman" w:hAnsi="Times New Roman" w:cs="Times New Roman"/>
      <w:lang w:val="en-GB" w:eastAsia="en-US"/>
    </w:rPr>
  </w:style>
  <w:style w:type="character" w:customStyle="1" w:styleId="EXChar">
    <w:name w:val="EX Char"/>
    <w:basedOn w:val="DefaultParagraphFont"/>
    <w:link w:val="EX"/>
    <w:uiPriority w:val="99"/>
    <w:locked/>
    <w:rsid w:val="00C46C38"/>
    <w:rPr>
      <w:rFonts w:ascii="Times New Roman" w:hAnsi="Times New Roman" w:cs="Times New Roman"/>
      <w:lang w:val="en-GB" w:eastAsia="en-US"/>
    </w:rPr>
  </w:style>
  <w:style w:type="character" w:customStyle="1" w:styleId="hps">
    <w:name w:val="hps"/>
    <w:basedOn w:val="DefaultParagraphFont"/>
    <w:uiPriority w:val="99"/>
    <w:rsid w:val="000E7A36"/>
    <w:rPr>
      <w:rFonts w:cs="Times New Roman"/>
    </w:rPr>
  </w:style>
  <w:style w:type="character" w:customStyle="1" w:styleId="THChar">
    <w:name w:val="TH Char"/>
    <w:basedOn w:val="DefaultParagraphFont"/>
    <w:link w:val="TH"/>
    <w:locked/>
    <w:rsid w:val="00BC66F0"/>
    <w:rPr>
      <w:rFonts w:ascii="Arial" w:hAnsi="Arial" w:cs="Times New Roman"/>
      <w:b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BC66F0"/>
    <w:rPr>
      <w:rFonts w:ascii="Arial" w:hAnsi="Arial" w:cs="Times New Roman"/>
      <w:sz w:val="18"/>
      <w:lang w:val="en-GB" w:eastAsia="en-US"/>
    </w:rPr>
  </w:style>
  <w:style w:type="character" w:customStyle="1" w:styleId="shorttext">
    <w:name w:val="short_text"/>
    <w:basedOn w:val="DefaultParagraphFont"/>
    <w:uiPriority w:val="99"/>
    <w:rsid w:val="00AD1CC7"/>
    <w:rPr>
      <w:rFonts w:cs="Times New Roman"/>
    </w:rPr>
  </w:style>
  <w:style w:type="character" w:styleId="Hyperlink">
    <w:name w:val="Hyperlink"/>
    <w:basedOn w:val="DefaultParagraphFont"/>
    <w:uiPriority w:val="99"/>
    <w:rsid w:val="007073A4"/>
    <w:rPr>
      <w:rFonts w:cs="Times New Roman"/>
      <w:color w:val="0000FF"/>
      <w:u w:val="single"/>
    </w:rPr>
  </w:style>
  <w:style w:type="character" w:customStyle="1" w:styleId="TAHCar">
    <w:name w:val="TAH Car"/>
    <w:basedOn w:val="DefaultParagraphFont"/>
    <w:link w:val="TAH"/>
    <w:locked/>
    <w:rsid w:val="00E73938"/>
    <w:rPr>
      <w:rFonts w:ascii="Arial" w:hAnsi="Arial" w:cs="Times New Roman"/>
      <w:b/>
      <w:sz w:val="18"/>
      <w:lang w:val="en-GB"/>
    </w:rPr>
  </w:style>
  <w:style w:type="character" w:customStyle="1" w:styleId="TANChar">
    <w:name w:val="TAN Char"/>
    <w:basedOn w:val="DefaultParagraphFont"/>
    <w:link w:val="TAN"/>
    <w:uiPriority w:val="99"/>
    <w:locked/>
    <w:rsid w:val="00E73938"/>
    <w:rPr>
      <w:rFonts w:ascii="Arial" w:hAnsi="Arial" w:cs="Times New Roman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A69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51D47"/>
    <w:rPr>
      <w:rFonts w:cs="Times New Roman"/>
      <w:color w:val="80808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8F5B1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77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3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86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1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5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6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6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96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1180966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6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6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6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6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6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96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8096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66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6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6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96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80966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6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6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304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6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6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96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118096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66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6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9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6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6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96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1180966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66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</TotalTime>
  <Pages>3</Pages>
  <Words>612</Words>
  <Characters>3495</Characters>
  <Application>Microsoft Office Word</Application>
  <DocSecurity>0</DocSecurity>
  <Lines>29</Lines>
  <Paragraphs>8</Paragraphs>
  <ScaleCrop>false</ScaleCrop>
  <Company>Huawei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CoMP</dc:subject>
  <dc:creator>杨建兵</dc:creator>
  <cp:keywords/>
  <dc:description/>
  <cp:lastModifiedBy>Qian Cheng</cp:lastModifiedBy>
  <cp:revision>576</cp:revision>
  <cp:lastPrinted>2011-10-03T18:59:00Z</cp:lastPrinted>
  <dcterms:created xsi:type="dcterms:W3CDTF">2013-08-12T05:06:00Z</dcterms:created>
  <dcterms:modified xsi:type="dcterms:W3CDTF">2013-11-04T16:51:00Z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(1)M802OOb/Yjd1k3OQwyg9qS0GkHyOJ/2EjCbfrRAHEBNA7DLxO0zCLsmrUaPSg2+i58qomgjr_x000d_
CqsLv/mCawimD8XRFTTeDhncql6yyiWFns9JIck6Qt2PpfL+Hd3MENaaMQ84PVRmA/3nosiT_x000d_
N3LhEtdJl4cRzHfhzZdOoOZ2txE=</vt:lpwstr>
  </property>
  <property fmtid="{D5CDD505-2E9C-101B-9397-08002B2CF9AE}" pid="3" name="_ms_pID_7253431">
    <vt:lpwstr>R+ubgTLDieoKznlEjGMavL2E83oaTBIKhPs0W89B7XO9yz/R488UUR_x000d__x000d_2QJ1ktJ9jpbMuvk078Vx2dUVlufcaLAfQbar1oSAnQ2W6TsYOUx0PXgpQjANPZZpvNmqWQnP_x000d__x000d_3gfazcVUklcv6t2l31JwZvn0yefeHfgoRgxaoAgI71Bh7VNY93MCj1CpjHUL9VucOQ8C1Jky_x000d__x000d_8ykSZrb7IELsWQjFeNQsuaWbNHv9pQ/Cm4eI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cfJtUvDQhsUN1xT7QSvZEG9LbEeNgQJq/29C_x000d__x000d_Udq7YCMII37sx/gshjoZJl1o7j4Jm2tls4dFfbYd4AMTI4vfTm7hUpCjZEKHRNLAkj1BTHil_x000d__x000d_iu/wZGG5HY1yR0Mj+9VJ1KQ+b2ZZQc7Lc14f82d9F01mF5GjnEd1ercJwIIhuZC18m95Atoj_x000d__x000d_E3arHOtS4haBkIQ04hC+fQSeFLPHBWcZZ8ufaGvqkQfR5gzz2L6IBW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diQvpZ5/IL40RJyXZN_x000d__x000d_31O6O0BDWjqEPgLjviCKIxRrae0WWTAtiob9lBDXMenj7RrKWrvFcH5NSCwD3Ypa//PTBB2r_x000d__x000d_yL5i53ZquL01yBcmnaI2Gr0/Oww0QU8MrtuVMH2/W/5CmotEEfou5okJ+Y1f+cEkeT29HCdr_x000d__x000d_sEBMMfV2LTQZ9oCsLRWYTqUDgNRv+1t9f/IMDHuKO8P5+vHEMm5AR/po6YlWeireV8dAF4ZN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_x000d_3irs32zIgOPA/3SUQA9JfnAVZE97+0vPGNMjz6QLgOZLdsEx8ha1oy0m3sqnnXAgbpn3yPH+_x000d__x000d_94zLY4ZViKgymba/revmqqL0cgyM2aUGKHx4WiadsG/lZTzwo4OQXZzpt7xyLCIiKg7OZuJ/_x000d__x000d_KD9f1GkFNc3OctmfljLbXmJX1Wr8aJ4iMo8wdAqsC8j0va7fudWnM5eZ1JWXS+1iHBku/bdY_x000d__x000d_UWZ3trJejjwLPlV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DGgI7X0Xigtf4/b+rp8DvsYMK/YKNt265d1NO7KfLo1IEYGL7gFVcByN_x000d__x000d_CfHhjlJ0Dsh5/XhVp3v4dkQGphjMmSWpRerPMa3ELXFT0mDHuxWMwQ+EYRmF0FJJbZAoZh9L_x000d__x000d_XmCG+P2ICMYsTirVCaEf1K2BLtp1yIExEfa7yLTYdMILxm9qP/e2lC3hPqhTLirggZfzVIer_x000d__x000d_HIP7KpHh2+mH/7AJJB4au03ppLihUtPtqg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OQbrtRxSVZLXYrD4TnpzzRCh/aeYL5SyQWcYIo_x000d__x000d_4/Tw3aZFPFDMH0u+5kcmlRurQGbgw614NFmQXyY9x6RWCHZ6Kii4+TqwM+fQkpzTaO/axz7J_x000d__x000d_BWxF8uc+ugmhNinjqySHAzSLBb6xD8iMTzNvA/RtQpIqdNJBWaIEKUs1ZPtoO5d2z02Cj6kj_x000d__x000d_6QSWhhOmhW+gFSg9CK6w516qF7u6ubE1VPJhiT6P1pLuFlS6LdZj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mMvPEVSZuXAFYyoIRBUx_x000d__x000d_KF8Kpud9oV2Ro5OyuZU32H8j62poU2xRyaImL2kTxCtO5KAmM3k1JPCDY6GEUX9Mi0/NrT/9_x000d__x000d_e4d2QfKyVxug6DuURljwg988Rfle1Mq+mHZS4BThx6wDrXACgQYfC3ch2SnaS6MCc2xVTJqE_x000d__x000d_HkJhe/+L8XjEDvy1BZTDtb567MGA9YX/ZqWXdI+dDxKOm3HvZVwM3OvfCL9l3Bu6Wu6QqF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3_x000d__x000d_Ct/2z1FsuIk8FI4edNawaEDNw4YqqMkr0y/uj1NpdqIiwLaXLR6SUgB+m9QJgiq5mvtRnUg/_x000d__x000d_c8rPRcAzrBaoqANkIeiIgMqdafMJ5yY9CZkSrOZ8lJq79+J2tptsphcJijHOQQj+ZiPrVxg7_x000d__x000d_8vD81rIU3oA6Up9EczAZNmRn2DIWDhrNNCU/Y6y8+rNM7foaFv+1C5T94jEfy2WClnWJub1Z_x000d__x000d_2l/XE6S4BjrMyM</vt:lpwstr>
  </property>
  <property fmtid="{D5CDD505-2E9C-101B-9397-08002B2CF9AE}" pid="19" name="_ms_pID_7253439">
    <vt:lpwstr>+xcwkn31Vfj5fusKDnL6tw3uixDt6Iu+0ook/2VnBj/yGCfOkm/NJfcRqj_x000d__x000d_/k8Co/VgV2xOovu5nrJShKRMFvqmT4oYxZrbVUQjdRB9MBfQ9KhbBS812/3UWf/BB4kZ3SFa_x000d__x000d_UJfgRemr</vt:lpwstr>
  </property>
  <property fmtid="{D5CDD505-2E9C-101B-9397-08002B2CF9AE}" pid="20" name="sflag">
    <vt:lpwstr>1383533719</vt:lpwstr>
  </property>
</Properties>
</file>